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64719" w14:textId="77777777" w:rsidR="00CF1611" w:rsidRDefault="00CF1611" w:rsidP="00CF1611">
      <w:pPr>
        <w:pStyle w:val="CRCoverPage"/>
        <w:tabs>
          <w:tab w:val="right" w:pos="9639"/>
        </w:tabs>
        <w:spacing w:after="0"/>
        <w:rPr>
          <w:b/>
          <w:i/>
          <w:noProof/>
          <w:sz w:val="28"/>
        </w:rPr>
      </w:pPr>
      <w:r>
        <w:rPr>
          <w:b/>
          <w:noProof/>
          <w:sz w:val="24"/>
        </w:rPr>
        <w:t>3GPP TSG-SA3 Meeting #99-e</w:t>
      </w:r>
      <w:r>
        <w:rPr>
          <w:b/>
          <w:i/>
          <w:noProof/>
          <w:sz w:val="24"/>
        </w:rPr>
        <w:t xml:space="preserve"> </w:t>
      </w:r>
      <w:r>
        <w:rPr>
          <w:b/>
          <w:i/>
          <w:noProof/>
          <w:sz w:val="28"/>
        </w:rPr>
        <w:tab/>
        <w:t>S3-20xxxx</w:t>
      </w:r>
    </w:p>
    <w:p w14:paraId="0A224761" w14:textId="77777777" w:rsidR="00CF1611" w:rsidRDefault="00CF1611" w:rsidP="00CF1611">
      <w:pPr>
        <w:pStyle w:val="CRCoverPage"/>
        <w:outlineLvl w:val="0"/>
        <w:rPr>
          <w:b/>
          <w:noProof/>
          <w:sz w:val="24"/>
        </w:rPr>
      </w:pPr>
      <w:r>
        <w:rPr>
          <w:b/>
          <w:noProof/>
          <w:sz w:val="24"/>
        </w:rPr>
        <w:t>E-meeting, 11- 15 May 2020</w:t>
      </w:r>
      <w:r>
        <w:rPr>
          <w:b/>
          <w:noProof/>
          <w:sz w:val="24"/>
        </w:rPr>
        <w:tab/>
      </w:r>
      <w:r>
        <w:rPr>
          <w:b/>
          <w:noProof/>
          <w:sz w:val="24"/>
        </w:rPr>
        <w:tab/>
      </w:r>
      <w:r>
        <w:rPr>
          <w:b/>
          <w:noProof/>
          <w:sz w:val="24"/>
        </w:rPr>
        <w:tab/>
      </w:r>
      <w:r>
        <w:rPr>
          <w:b/>
          <w:noProof/>
          <w:sz w:val="24"/>
        </w:rPr>
        <w:tab/>
        <w:t xml:space="preserve">                                                       </w:t>
      </w:r>
      <w:r>
        <w:rPr>
          <w:noProof/>
        </w:rPr>
        <w:t>Revision of S3-20xxxx</w:t>
      </w:r>
    </w:p>
    <w:p w14:paraId="51056328" w14:textId="77777777" w:rsidR="00082042" w:rsidRDefault="00082042" w:rsidP="001454AB">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2855D60F" w:rsidR="001E41F3" w:rsidRDefault="001E41F3">
            <w:pPr>
              <w:pStyle w:val="CRCoverPage"/>
              <w:spacing w:after="0"/>
              <w:jc w:val="center"/>
              <w:rPr>
                <w:noProof/>
              </w:rPr>
            </w:pPr>
            <w:r w:rsidRPr="00FE43B3">
              <w:rPr>
                <w:b/>
                <w:noProof/>
                <w:sz w:val="32"/>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6605F7" w:rsidP="00E13F3D">
            <w:pPr>
              <w:pStyle w:val="CRCoverPage"/>
              <w:spacing w:after="0"/>
              <w:jc w:val="right"/>
              <w:rPr>
                <w:b/>
                <w:noProof/>
                <w:sz w:val="28"/>
              </w:rPr>
            </w:pPr>
            <w:fldSimple w:instr=" DOCPROPERTY  Spec#  \* MERGEFORMAT ">
              <w:r w:rsidR="00066953">
                <w:rPr>
                  <w:b/>
                  <w:noProof/>
                  <w:sz w:val="28"/>
                </w:rPr>
                <w:t>33.501</w:t>
              </w:r>
            </w:fldSimple>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2455362F" w:rsidR="001E41F3" w:rsidRPr="00410371" w:rsidRDefault="00B75571" w:rsidP="00DE63FD">
            <w:pPr>
              <w:pStyle w:val="CRCoverPage"/>
              <w:spacing w:after="0"/>
              <w:rPr>
                <w:noProof/>
              </w:rPr>
            </w:pPr>
            <w:r>
              <w:t>0814</w:t>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50DDE9FA" w:rsidR="001E41F3" w:rsidRPr="00410371" w:rsidRDefault="006605F7" w:rsidP="00A55380">
            <w:pPr>
              <w:pStyle w:val="CRCoverPage"/>
              <w:spacing w:after="0"/>
              <w:jc w:val="center"/>
              <w:rPr>
                <w:noProof/>
                <w:sz w:val="28"/>
              </w:rPr>
            </w:pPr>
            <w:fldSimple w:instr=" DOCPROPERTY  Version  \* MERGEFORMAT ">
              <w:r w:rsidR="00066953">
                <w:rPr>
                  <w:b/>
                  <w:noProof/>
                  <w:sz w:val="28"/>
                </w:rPr>
                <w:t>16.</w:t>
              </w:r>
              <w:r w:rsidR="00FE43B3">
                <w:rPr>
                  <w:b/>
                  <w:noProof/>
                  <w:sz w:val="28"/>
                </w:rPr>
                <w:t>2</w:t>
              </w:r>
              <w:r w:rsidR="00066953">
                <w:rPr>
                  <w:b/>
                  <w:noProof/>
                  <w:sz w:val="28"/>
                </w:rPr>
                <w:t>.0</w:t>
              </w:r>
            </w:fldSimple>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58DD2DB6" w:rsidR="00F25D98" w:rsidRDefault="00F25D98" w:rsidP="001E41F3">
            <w:pPr>
              <w:pStyle w:val="CRCoverPage"/>
              <w:spacing w:after="0"/>
              <w:jc w:val="center"/>
              <w:rPr>
                <w:b/>
                <w:caps/>
                <w:noProof/>
              </w:rPr>
            </w:pP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382F962E" w:rsidR="00F25D98" w:rsidRDefault="00F25D98" w:rsidP="001E41F3">
            <w:pPr>
              <w:pStyle w:val="CRCoverPage"/>
              <w:spacing w:after="0"/>
              <w:jc w:val="center"/>
              <w:rPr>
                <w:b/>
                <w:caps/>
                <w:noProof/>
              </w:rPr>
            </w:pP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3039B74C" w:rsidR="001E41F3" w:rsidRDefault="00743315" w:rsidP="00206E09">
            <w:pPr>
              <w:pStyle w:val="CRCoverPage"/>
              <w:spacing w:after="0"/>
              <w:ind w:left="100"/>
              <w:rPr>
                <w:noProof/>
              </w:rPr>
            </w:pPr>
            <w:r>
              <w:t xml:space="preserve">5G to EPS handover missing clarification </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743315">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5B3CBBE" w14:textId="1983BC2E" w:rsidR="001E41F3" w:rsidRDefault="007C03D2">
            <w:pPr>
              <w:pStyle w:val="CRCoverPage"/>
              <w:spacing w:after="0"/>
              <w:ind w:left="100"/>
              <w:rPr>
                <w:noProof/>
              </w:rPr>
            </w:pPr>
            <w:r w:rsidRPr="00743315">
              <w:t>Nokia, Nokia Shanghai Bell</w:t>
            </w:r>
            <w:r w:rsidR="004A45AF" w:rsidRPr="00743315">
              <w:t xml:space="preserve">, </w:t>
            </w:r>
            <w:r w:rsidR="00B75571">
              <w:t>I</w:t>
            </w:r>
            <w:bookmarkStart w:id="1" w:name="_GoBack"/>
            <w:bookmarkEnd w:id="1"/>
            <w:r w:rsidR="00B75571">
              <w:t>ntel</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47499F67" w:rsidR="001E41F3" w:rsidRDefault="007F300D" w:rsidP="007F300D">
            <w:pPr>
              <w:pStyle w:val="CRCoverPage"/>
              <w:spacing w:after="0"/>
              <w:rPr>
                <w:noProof/>
              </w:rPr>
            </w:pPr>
            <w:r>
              <w:t xml:space="preserve">  </w:t>
            </w:r>
            <w:r w:rsidR="00C11A48" w:rsidRPr="00C11A48">
              <w:t>5GS_Ph1-SEC</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155EDAD9" w:rsidR="001E41F3" w:rsidRDefault="006605F7" w:rsidP="00757A4D">
            <w:pPr>
              <w:pStyle w:val="CRCoverPage"/>
              <w:spacing w:after="0"/>
              <w:ind w:left="100"/>
              <w:rPr>
                <w:noProof/>
              </w:rPr>
            </w:pPr>
            <w:fldSimple w:instr=" DOCPROPERTY  ResDate  \* MERGEFORMAT ">
              <w:r w:rsidR="00743315">
                <w:rPr>
                  <w:noProof/>
                </w:rPr>
                <w:t>27-4</w:t>
              </w:r>
              <w:r w:rsidR="007F300D">
                <w:rPr>
                  <w:noProof/>
                </w:rPr>
                <w:t>-20</w:t>
              </w:r>
            </w:fldSimple>
            <w:r w:rsidR="00757A4D">
              <w:rPr>
                <w:noProof/>
              </w:rPr>
              <w:t>20</w:t>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3DB768C5" w:rsidR="001E41F3" w:rsidRDefault="00743315" w:rsidP="007F300D">
            <w:pPr>
              <w:pStyle w:val="CRCoverPage"/>
              <w:spacing w:after="0"/>
              <w:ind w:left="100" w:right="-609"/>
              <w:rPr>
                <w:b/>
                <w:noProof/>
              </w:rPr>
            </w:pPr>
            <w:r>
              <w:t>F</w:t>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6605F7" w:rsidP="007F300D">
            <w:pPr>
              <w:pStyle w:val="CRCoverPage"/>
              <w:spacing w:after="0"/>
              <w:ind w:left="100"/>
              <w:rPr>
                <w:noProof/>
              </w:rPr>
            </w:pPr>
            <w:fldSimple w:instr=" DOCPROPERTY  Release  \* MERGEFORMAT ">
              <w:r w:rsidR="007F300D">
                <w:rPr>
                  <w:noProof/>
                </w:rPr>
                <w:t>Rel-16</w:t>
              </w:r>
            </w:fldSimple>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EF7777" w14:paraId="75BB926A" w14:textId="77777777" w:rsidTr="00547111">
        <w:tc>
          <w:tcPr>
            <w:tcW w:w="2694" w:type="dxa"/>
            <w:gridSpan w:val="2"/>
            <w:tcBorders>
              <w:top w:val="single" w:sz="4" w:space="0" w:color="auto"/>
              <w:left w:val="single" w:sz="4" w:space="0" w:color="auto"/>
            </w:tcBorders>
          </w:tcPr>
          <w:p w14:paraId="574E7C05" w14:textId="77777777" w:rsidR="00EF7777" w:rsidRDefault="00EF7777" w:rsidP="00EF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8F2EA" w14:textId="0A82B35E" w:rsidR="00790D95" w:rsidRPr="00790D95" w:rsidRDefault="00743315" w:rsidP="00790D95">
            <w:pPr>
              <w:rPr>
                <w:rFonts w:ascii="Arial" w:hAnsi="Arial" w:cs="Arial"/>
              </w:rPr>
            </w:pPr>
            <w:r w:rsidRPr="00790D95">
              <w:rPr>
                <w:rFonts w:ascii="Arial" w:hAnsi="Arial" w:cs="Arial"/>
              </w:rPr>
              <w:t xml:space="preserve">In the description for 5G to EPS handover and context mapping of 5GS context to EPS context, critical step is missing about incrementing DL NAS COUNT at AMF after the AMF creates the N1 mode to S1 mode NAS transparent container. </w:t>
            </w:r>
            <w:r w:rsidR="00FD5E4B" w:rsidRPr="00790D95">
              <w:rPr>
                <w:rFonts w:ascii="Arial" w:hAnsi="Arial" w:cs="Arial"/>
              </w:rPr>
              <w:t>Between clause 8.3.2 and 8.6.1, the sequence of steps to be followed are missing, which creates wrong DL NAS COUNT in target MME.</w:t>
            </w:r>
            <w:r w:rsidR="00790D95" w:rsidRPr="00790D95">
              <w:rPr>
                <w:rFonts w:ascii="Arial" w:hAnsi="Arial" w:cs="Arial"/>
              </w:rPr>
              <w:t xml:space="preserve"> The missing part in 8.6.1 is</w:t>
            </w:r>
            <w:r w:rsidR="00790D95">
              <w:rPr>
                <w:rFonts w:ascii="Arial" w:hAnsi="Arial" w:cs="Arial"/>
              </w:rPr>
              <w:t>,</w:t>
            </w:r>
            <w:r w:rsidR="00790D95" w:rsidRPr="00790D95">
              <w:rPr>
                <w:rFonts w:ascii="Arial" w:hAnsi="Arial" w:cs="Arial"/>
              </w:rPr>
              <w:t xml:space="preserve"> incrementing </w:t>
            </w:r>
            <w:r w:rsidR="00790D95">
              <w:rPr>
                <w:rFonts w:ascii="Arial" w:hAnsi="Arial" w:cs="Arial"/>
              </w:rPr>
              <w:t xml:space="preserve">the </w:t>
            </w:r>
            <w:r w:rsidR="00790D95" w:rsidRPr="00790D95">
              <w:rPr>
                <w:rFonts w:ascii="Arial" w:hAnsi="Arial" w:cs="Arial"/>
              </w:rPr>
              <w:t>DL NAS COUNT after deriving K’</w:t>
            </w:r>
            <w:r w:rsidR="009D5C48" w:rsidRPr="009D5C48">
              <w:rPr>
                <w:rFonts w:ascii="Arial" w:hAnsi="Arial" w:cs="Arial"/>
                <w:sz w:val="12"/>
                <w:szCs w:val="12"/>
              </w:rPr>
              <w:t>ASME</w:t>
            </w:r>
            <w:r w:rsidR="00790D95" w:rsidRPr="00790D95">
              <w:rPr>
                <w:rFonts w:ascii="Arial" w:hAnsi="Arial" w:cs="Arial"/>
              </w:rPr>
              <w:t>. The issue with 8.3.2 is that it does mention the increment of DL NAS Count by one but fails to specify that it should happen before AMF setting EPS downlink NAS Count during the mapping of 5GS context to EPS context.</w:t>
            </w:r>
          </w:p>
          <w:p w14:paraId="78F8A414" w14:textId="5B1617B9" w:rsidR="00EF7777" w:rsidRDefault="00EF7777" w:rsidP="00EF7777">
            <w:pPr>
              <w:pStyle w:val="CRCoverPage"/>
              <w:spacing w:after="0"/>
              <w:ind w:left="100"/>
              <w:rPr>
                <w:noProof/>
              </w:rPr>
            </w:pPr>
          </w:p>
        </w:tc>
      </w:tr>
      <w:tr w:rsidR="00EF7777" w14:paraId="1A11C3DE" w14:textId="77777777" w:rsidTr="00547111">
        <w:tc>
          <w:tcPr>
            <w:tcW w:w="2694" w:type="dxa"/>
            <w:gridSpan w:val="2"/>
            <w:tcBorders>
              <w:left w:val="single" w:sz="4" w:space="0" w:color="auto"/>
            </w:tcBorders>
          </w:tcPr>
          <w:p w14:paraId="37ECF627" w14:textId="77777777" w:rsidR="00EF7777" w:rsidRDefault="00EF7777" w:rsidP="00EF7777">
            <w:pPr>
              <w:pStyle w:val="CRCoverPage"/>
              <w:spacing w:after="0"/>
              <w:rPr>
                <w:b/>
                <w:i/>
                <w:noProof/>
                <w:sz w:val="8"/>
                <w:szCs w:val="8"/>
              </w:rPr>
            </w:pPr>
          </w:p>
        </w:tc>
        <w:tc>
          <w:tcPr>
            <w:tcW w:w="6946" w:type="dxa"/>
            <w:gridSpan w:val="9"/>
            <w:tcBorders>
              <w:right w:val="single" w:sz="4" w:space="0" w:color="auto"/>
            </w:tcBorders>
          </w:tcPr>
          <w:p w14:paraId="18AC0392" w14:textId="77777777" w:rsidR="00EF7777" w:rsidRDefault="00EF7777" w:rsidP="00EF7777">
            <w:pPr>
              <w:pStyle w:val="CRCoverPage"/>
              <w:spacing w:after="0"/>
              <w:rPr>
                <w:noProof/>
                <w:sz w:val="8"/>
                <w:szCs w:val="8"/>
              </w:rPr>
            </w:pPr>
          </w:p>
        </w:tc>
      </w:tr>
      <w:tr w:rsidR="00EF7777" w14:paraId="64328713" w14:textId="77777777" w:rsidTr="00547111">
        <w:tc>
          <w:tcPr>
            <w:tcW w:w="2694" w:type="dxa"/>
            <w:gridSpan w:val="2"/>
            <w:tcBorders>
              <w:left w:val="single" w:sz="4" w:space="0" w:color="auto"/>
            </w:tcBorders>
          </w:tcPr>
          <w:p w14:paraId="3693EE98" w14:textId="77777777" w:rsidR="00EF7777" w:rsidRDefault="00EF7777" w:rsidP="00EF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1E866" w14:textId="77777777" w:rsidR="008F0370" w:rsidRDefault="00FD5E4B" w:rsidP="00EF7777">
            <w:pPr>
              <w:pStyle w:val="CRCoverPage"/>
              <w:spacing w:after="0"/>
              <w:ind w:left="100"/>
            </w:pPr>
            <w:r>
              <w:rPr>
                <w:noProof/>
              </w:rPr>
              <w:t>Describe the step2 in clause 8.3.2 in to a series of mini steps to be followed, in creating the mapped context by the source AMF, computing K</w:t>
            </w:r>
            <w:r w:rsidRPr="00FD5E4B">
              <w:rPr>
                <w:noProof/>
                <w:sz w:val="16"/>
                <w:szCs w:val="16"/>
              </w:rPr>
              <w:t xml:space="preserve">ASME </w:t>
            </w:r>
            <w:r>
              <w:rPr>
                <w:noProof/>
              </w:rPr>
              <w:t>using current DL NAS COUNT and then icrementing DL NAS COUNT to be sent to target MME.</w:t>
            </w:r>
            <w:r w:rsidR="008F0370">
              <w:t xml:space="preserve"> </w:t>
            </w:r>
          </w:p>
          <w:p w14:paraId="0E6D13A3" w14:textId="5A7DA20D" w:rsidR="00EF7777" w:rsidRDefault="008F0370" w:rsidP="00EF7777">
            <w:pPr>
              <w:pStyle w:val="CRCoverPage"/>
              <w:spacing w:after="0"/>
              <w:ind w:left="100"/>
              <w:rPr>
                <w:noProof/>
              </w:rPr>
            </w:pPr>
            <w:r w:rsidRPr="008F0370">
              <w:rPr>
                <w:noProof/>
              </w:rPr>
              <w:t>The change in the CR is backward compatible because this CR corrects internal AMF behaviour</w:t>
            </w:r>
            <w:r>
              <w:rPr>
                <w:noProof/>
              </w:rPr>
              <w:t xml:space="preserve"> during 5G to EPS handover.</w:t>
            </w:r>
          </w:p>
          <w:p w14:paraId="643519FA" w14:textId="58AD60F2" w:rsidR="008F0370" w:rsidRDefault="008F0370" w:rsidP="00EF7777">
            <w:pPr>
              <w:pStyle w:val="CRCoverPage"/>
              <w:spacing w:after="0"/>
              <w:ind w:left="100"/>
              <w:rPr>
                <w:noProof/>
              </w:rPr>
            </w:pPr>
          </w:p>
        </w:tc>
      </w:tr>
      <w:tr w:rsidR="00EF7777" w14:paraId="1FD3FA57" w14:textId="77777777" w:rsidTr="00547111">
        <w:tc>
          <w:tcPr>
            <w:tcW w:w="2694" w:type="dxa"/>
            <w:gridSpan w:val="2"/>
            <w:tcBorders>
              <w:left w:val="single" w:sz="4" w:space="0" w:color="auto"/>
            </w:tcBorders>
          </w:tcPr>
          <w:p w14:paraId="0174DC64" w14:textId="77777777" w:rsidR="00EF7777" w:rsidRDefault="00EF7777" w:rsidP="00EF7777">
            <w:pPr>
              <w:pStyle w:val="CRCoverPage"/>
              <w:spacing w:after="0"/>
              <w:rPr>
                <w:b/>
                <w:i/>
                <w:noProof/>
                <w:sz w:val="8"/>
                <w:szCs w:val="8"/>
              </w:rPr>
            </w:pPr>
          </w:p>
        </w:tc>
        <w:tc>
          <w:tcPr>
            <w:tcW w:w="6946" w:type="dxa"/>
            <w:gridSpan w:val="9"/>
            <w:tcBorders>
              <w:right w:val="single" w:sz="4" w:space="0" w:color="auto"/>
            </w:tcBorders>
          </w:tcPr>
          <w:p w14:paraId="7B379ECC" w14:textId="77777777" w:rsidR="00EF7777" w:rsidRDefault="00EF7777" w:rsidP="00EF7777">
            <w:pPr>
              <w:pStyle w:val="CRCoverPage"/>
              <w:spacing w:after="0"/>
              <w:rPr>
                <w:noProof/>
                <w:sz w:val="8"/>
                <w:szCs w:val="8"/>
              </w:rPr>
            </w:pPr>
          </w:p>
        </w:tc>
      </w:tr>
      <w:tr w:rsidR="00EF7777" w14:paraId="28A7BDCD" w14:textId="77777777" w:rsidTr="00547111">
        <w:tc>
          <w:tcPr>
            <w:tcW w:w="2694" w:type="dxa"/>
            <w:gridSpan w:val="2"/>
            <w:tcBorders>
              <w:left w:val="single" w:sz="4" w:space="0" w:color="auto"/>
              <w:bottom w:val="single" w:sz="4" w:space="0" w:color="auto"/>
            </w:tcBorders>
          </w:tcPr>
          <w:p w14:paraId="22378EC9" w14:textId="77777777" w:rsidR="00EF7777" w:rsidRDefault="00EF7777" w:rsidP="00EF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2101F97B" w:rsidR="00EF7777" w:rsidRDefault="00743315" w:rsidP="00EF7777">
            <w:pPr>
              <w:pStyle w:val="CRCoverPage"/>
              <w:spacing w:after="0"/>
              <w:ind w:left="100"/>
              <w:rPr>
                <w:noProof/>
              </w:rPr>
            </w:pPr>
            <w:r>
              <w:rPr>
                <w:noProof/>
              </w:rPr>
              <w:t>After the 5G to EPS handover, the DL NAS COUNTS between UE and the MME will be out of sync.</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5679C1BC" w:rsidR="001E41F3" w:rsidRDefault="00743315" w:rsidP="00094AB0">
            <w:pPr>
              <w:pStyle w:val="CRCoverPage"/>
              <w:spacing w:after="0"/>
              <w:ind w:left="100"/>
              <w:rPr>
                <w:noProof/>
              </w:rPr>
            </w:pPr>
            <w:r>
              <w:rPr>
                <w:noProof/>
              </w:rPr>
              <w:t>8.</w:t>
            </w:r>
            <w:r w:rsidR="00B02BDB">
              <w:rPr>
                <w:noProof/>
              </w:rPr>
              <w:t>3.2</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0562A33A"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44CCF1C2" w:rsidR="008863B9" w:rsidRDefault="008863B9">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DADFDF" w14:textId="41096D13" w:rsidR="00E70AE2" w:rsidRDefault="00E70AE2" w:rsidP="00E70AE2">
      <w:pPr>
        <w:keepNext/>
        <w:keepLines/>
        <w:overflowPunct w:val="0"/>
        <w:autoSpaceDE w:val="0"/>
        <w:autoSpaceDN w:val="0"/>
        <w:adjustRightInd w:val="0"/>
        <w:spacing w:before="120"/>
        <w:ind w:left="1134" w:hanging="1134"/>
        <w:jc w:val="center"/>
        <w:textAlignment w:val="baseline"/>
        <w:outlineLvl w:val="2"/>
        <w:rPr>
          <w:b/>
          <w:noProof/>
          <w:sz w:val="40"/>
          <w:szCs w:val="40"/>
        </w:rPr>
      </w:pPr>
      <w:r>
        <w:rPr>
          <w:b/>
          <w:noProof/>
          <w:sz w:val="40"/>
          <w:szCs w:val="40"/>
        </w:rPr>
        <w:t>**** START OF CHANGES ****</w:t>
      </w:r>
    </w:p>
    <w:p w14:paraId="73C78007" w14:textId="77777777" w:rsidR="00E70AE2" w:rsidRDefault="00E70AE2" w:rsidP="00E70AE2">
      <w:pPr>
        <w:pStyle w:val="Heading3"/>
      </w:pPr>
      <w:bookmarkStart w:id="3" w:name="_Toc19634789"/>
      <w:bookmarkStart w:id="4" w:name="_Toc26875849"/>
      <w:bookmarkStart w:id="5" w:name="_Toc35528615"/>
      <w:bookmarkStart w:id="6" w:name="_Toc35533376"/>
      <w:bookmarkStart w:id="7" w:name="_Hlk38962767"/>
      <w:r>
        <w:t>8.3.2</w:t>
      </w:r>
      <w:r>
        <w:tab/>
        <w:t>Procedure</w:t>
      </w:r>
      <w:bookmarkEnd w:id="3"/>
      <w:bookmarkEnd w:id="4"/>
      <w:bookmarkEnd w:id="5"/>
      <w:bookmarkEnd w:id="6"/>
    </w:p>
    <w:p w14:paraId="478779CA" w14:textId="77777777" w:rsidR="00E70AE2" w:rsidRDefault="00E70AE2" w:rsidP="00E70AE2">
      <w:pPr>
        <w:rPr>
          <w:sz w:val="24"/>
        </w:rPr>
      </w:pPr>
    </w:p>
    <w:p w14:paraId="33580DEE" w14:textId="77777777" w:rsidR="00E70AE2" w:rsidRDefault="00E70AE2" w:rsidP="00E70AE2">
      <w:pPr>
        <w:pStyle w:val="TH"/>
      </w:pPr>
      <w:r w:rsidRPr="001650EF">
        <w:object w:dxaOrig="9684" w:dyaOrig="10752" w14:anchorId="3892D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530pt" o:ole="">
            <v:imagedata r:id="rId18" o:title=""/>
          </v:shape>
          <o:OLEObject Type="Embed" ProgID="Visio.Drawing.11" ShapeID="_x0000_i1025" DrawAspect="Content" ObjectID="_1649769354" r:id="rId19"/>
        </w:object>
      </w:r>
    </w:p>
    <w:p w14:paraId="541B2B3E" w14:textId="77777777" w:rsidR="00E70AE2" w:rsidRDefault="00E70AE2" w:rsidP="00E70AE2">
      <w:pPr>
        <w:pStyle w:val="TF"/>
      </w:pPr>
      <w:r>
        <w:t>Figure 8.3.2-1 Handover from 5GS to EPC over N26</w:t>
      </w:r>
    </w:p>
    <w:p w14:paraId="3156C3D0" w14:textId="77777777" w:rsidR="00E70AE2" w:rsidRPr="00C52364" w:rsidRDefault="00E70AE2" w:rsidP="00E70AE2">
      <w:pPr>
        <w:pStyle w:val="NO"/>
      </w:pPr>
      <w:r>
        <w:t>NOTE 1:</w:t>
      </w:r>
      <w:r>
        <w:tab/>
        <w:t>This procedure is based on clause 4.11.1.2.1 in TS 23.502 and only includes steps and description that are relevant to security.</w:t>
      </w:r>
    </w:p>
    <w:p w14:paraId="68A2D7AE" w14:textId="77777777" w:rsidR="00E70AE2" w:rsidRDefault="00E70AE2" w:rsidP="00E70AE2">
      <w:r w:rsidRPr="007B0C8B">
        <w:t>If the UE is initially registered and connected to the 5GC, the 5GC has a current security context for the UE. The current</w:t>
      </w:r>
      <w:r>
        <w:t xml:space="preserve"> 5G</w:t>
      </w:r>
      <w:r w:rsidRPr="007B0C8B">
        <w:t xml:space="preserve"> security context may be a mapped </w:t>
      </w:r>
      <w:r>
        <w:t xml:space="preserve">5G </w:t>
      </w:r>
      <w:r w:rsidRPr="007B0C8B">
        <w:t>security context resulting from a previous mobility from EPC, or a native</w:t>
      </w:r>
      <w:r>
        <w:t xml:space="preserve"> 5G</w:t>
      </w:r>
      <w:r w:rsidRPr="007B0C8B">
        <w:t xml:space="preserve"> security context resulting from a primary authentication with the 5GC. </w:t>
      </w:r>
    </w:p>
    <w:p w14:paraId="4A39153D" w14:textId="77777777" w:rsidR="00E70AE2" w:rsidRPr="007B0C8B" w:rsidRDefault="00E70AE2" w:rsidP="00E70AE2">
      <w:pPr>
        <w:pStyle w:val="B1"/>
      </w:pPr>
      <w:r>
        <w:t>1</w:t>
      </w:r>
      <w:r w:rsidRPr="00C52364">
        <w:t>.</w:t>
      </w:r>
      <w:r w:rsidRPr="00C52364">
        <w:tab/>
        <w:t>The gNB</w:t>
      </w:r>
      <w:r>
        <w:t>/ng-eNB</w:t>
      </w:r>
      <w:r w:rsidRPr="00C52364">
        <w:t xml:space="preserve"> sends a Handover Required message to the AMF, including UE’s identity .</w:t>
      </w:r>
    </w:p>
    <w:p w14:paraId="52BBB6D8" w14:textId="2F282AD9" w:rsidR="00E70AE2" w:rsidRDefault="00E70AE2" w:rsidP="00E70AE2">
      <w:pPr>
        <w:pStyle w:val="B1"/>
        <w:rPr>
          <w:ins w:id="8" w:author="Won, Sung (Nokia - US/Dallas)" w:date="2020-04-28T10:20:00Z"/>
        </w:rPr>
      </w:pPr>
      <w:r>
        <w:t>2.</w:t>
      </w:r>
      <w:r>
        <w:tab/>
      </w:r>
      <w:r w:rsidRPr="007B0C8B">
        <w:t xml:space="preserve">When the </w:t>
      </w:r>
      <w:r>
        <w:t xml:space="preserve">source </w:t>
      </w:r>
      <w:r w:rsidRPr="007B0C8B">
        <w:t>AMF performs a handover procedure to the EPC, after checking the UE</w:t>
      </w:r>
      <w:r>
        <w:t>'</w:t>
      </w:r>
      <w:r w:rsidRPr="007B0C8B">
        <w:t xml:space="preserve">s access rights and security capabilities, the </w:t>
      </w:r>
      <w:r>
        <w:t xml:space="preserve">source </w:t>
      </w:r>
      <w:r w:rsidRPr="007B0C8B">
        <w:t xml:space="preserve">AMF shall prepare a UE context including a </w:t>
      </w:r>
      <w:r>
        <w:t xml:space="preserve">mapped EPS </w:t>
      </w:r>
      <w:r w:rsidRPr="007B0C8B">
        <w:t xml:space="preserve">security context for the target MME. To construct the </w:t>
      </w:r>
      <w:r>
        <w:t xml:space="preserve">mapped EPS </w:t>
      </w:r>
      <w:r w:rsidRPr="007B0C8B">
        <w:t>security context</w:t>
      </w:r>
      <w:ins w:id="9" w:author="Won, Sung (Nokia - US/Dallas)" w:date="2020-04-28T10:39:00Z">
        <w:r w:rsidR="009E1FE2">
          <w:t xml:space="preserve">, the AMF shall </w:t>
        </w:r>
      </w:ins>
      <w:ins w:id="10" w:author="Won, Sung (Nokia - US/Dallas)" w:date="2020-04-28T10:40:00Z">
        <w:r w:rsidR="009E1FE2">
          <w:t xml:space="preserve">operate </w:t>
        </w:r>
      </w:ins>
      <w:ins w:id="11" w:author="Nair, Suresh P. (Nokia - US/Murray Hill)" w:date="2020-04-28T13:18:00Z">
        <w:r w:rsidR="00B02BDB">
          <w:t>in</w:t>
        </w:r>
      </w:ins>
      <w:ins w:id="12" w:author="Moukalled, Alex (Nokia - US/Naperville)" w:date="2020-04-28T13:43:00Z">
        <w:r w:rsidR="000D42B4">
          <w:t xml:space="preserve"> accordance with</w:t>
        </w:r>
      </w:ins>
      <w:ins w:id="13" w:author="Nair, Suresh P. (Nokia - US/Murray Hill)" w:date="2020-04-28T13:18:00Z">
        <w:r w:rsidR="00B02BDB">
          <w:t xml:space="preserve"> </w:t>
        </w:r>
      </w:ins>
      <w:ins w:id="14" w:author="Nair, Suresh P. (Nokia - US/Murray Hill)" w:date="2020-04-28T13:16:00Z">
        <w:r w:rsidR="00B02BDB">
          <w:t xml:space="preserve">the </w:t>
        </w:r>
      </w:ins>
      <w:ins w:id="15" w:author="Won, Sung (Nokia - US/Dallas)" w:date="2020-04-28T10:40:00Z">
        <w:del w:id="16" w:author="Nair, Suresh P. (Nokia - US/Murray Hill)" w:date="2020-04-28T13:16:00Z">
          <w:r w:rsidR="009E1FE2" w:rsidDel="00B02BDB">
            <w:delText>as</w:delText>
          </w:r>
        </w:del>
        <w:r w:rsidR="009E1FE2">
          <w:t xml:space="preserve"> follow</w:t>
        </w:r>
      </w:ins>
      <w:ins w:id="17" w:author="Nair, Suresh P. (Nokia - US/Murray Hill)" w:date="2020-04-28T13:16:00Z">
        <w:r w:rsidR="00B02BDB">
          <w:t>ing steps</w:t>
        </w:r>
      </w:ins>
      <w:ins w:id="18" w:author="Won, Sung (Nokia - US/Dallas)" w:date="2020-04-28T10:40:00Z">
        <w:del w:id="19" w:author="Nair, Suresh P. (Nokia - US/Murray Hill)" w:date="2020-04-28T13:16:00Z">
          <w:r w:rsidR="009E1FE2" w:rsidDel="00B02BDB">
            <w:delText>s</w:delText>
          </w:r>
        </w:del>
      </w:ins>
      <w:del w:id="20" w:author="Won, Sung (Nokia - US/Dallas)" w:date="2020-04-28T10:20:00Z">
        <w:r w:rsidRPr="007B0C8B" w:rsidDel="00E70AE2">
          <w:delText xml:space="preserve">, </w:delText>
        </w:r>
      </w:del>
      <w:ins w:id="21" w:author="Won, Sung (Nokia - US/Dallas)" w:date="2020-04-28T10:36:00Z">
        <w:r w:rsidR="009E1FE2">
          <w:t>:</w:t>
        </w:r>
      </w:ins>
    </w:p>
    <w:p w14:paraId="5832BB05" w14:textId="1B580345" w:rsidR="00D944B3" w:rsidRPr="007B0C8B" w:rsidRDefault="00E70AE2" w:rsidP="00D944B3">
      <w:pPr>
        <w:pStyle w:val="B2"/>
        <w:rPr>
          <w:ins w:id="22" w:author="Nair, Suresh P. (Nokia - US/Murray Hill)" w:date="2020-04-28T21:07:00Z"/>
        </w:rPr>
      </w:pPr>
      <w:ins w:id="23" w:author="Won, Sung (Nokia - US/Dallas)" w:date="2020-04-28T10:20:00Z">
        <w:r>
          <w:t>a)</w:t>
        </w:r>
        <w:r>
          <w:tab/>
        </w:r>
      </w:ins>
      <w:r w:rsidRPr="007B0C8B">
        <w:t xml:space="preserve">the </w:t>
      </w:r>
      <w:r>
        <w:t xml:space="preserve">source </w:t>
      </w:r>
      <w:r w:rsidRPr="007B0C8B">
        <w:t xml:space="preserve">AMF shall derive a </w:t>
      </w:r>
      <w:r>
        <w:t>K’</w:t>
      </w:r>
      <w:r>
        <w:rPr>
          <w:vertAlign w:val="subscript"/>
        </w:rPr>
        <w:t>ASME</w:t>
      </w:r>
      <w:r w:rsidRPr="007B0C8B">
        <w:t xml:space="preserve"> using the </w:t>
      </w:r>
      <w:r>
        <w:t>K</w:t>
      </w:r>
      <w:r w:rsidRPr="005E03D8">
        <w:rPr>
          <w:vertAlign w:val="subscript"/>
        </w:rPr>
        <w:t>AMF</w:t>
      </w:r>
      <w:r>
        <w:t xml:space="preserve"> key</w:t>
      </w:r>
      <w:r w:rsidRPr="007B0C8B">
        <w:t xml:space="preserve"> and the current downlink </w:t>
      </w:r>
      <w:r>
        <w:t xml:space="preserve">5G </w:t>
      </w:r>
      <w:r w:rsidRPr="007B0C8B">
        <w:t xml:space="preserve">NAS COUNT </w:t>
      </w:r>
      <w:r>
        <w:t xml:space="preserve">of the current 5G security context as </w:t>
      </w:r>
      <w:r w:rsidRPr="00A87CB5">
        <w:t>described in clause 8.6.1</w:t>
      </w:r>
      <w:ins w:id="24" w:author="Nair, Suresh P. (Nokia - US/Murray Hill)" w:date="2020-04-28T21:06:00Z">
        <w:r w:rsidR="00D944B3">
          <w:t>.</w:t>
        </w:r>
      </w:ins>
      <w:ins w:id="25" w:author="Nair, Suresh P. (Nokia - US/Murray Hill)" w:date="2020-04-28T21:07:00Z">
        <w:r w:rsidR="00D944B3">
          <w:t xml:space="preserve"> </w:t>
        </w:r>
        <w:r w:rsidR="00D944B3" w:rsidRPr="00737DCD">
          <w:t xml:space="preserve">The eKSI for the newly derived </w:t>
        </w:r>
        <w:r w:rsidR="00D944B3">
          <w:t>K</w:t>
        </w:r>
        <w:r w:rsidR="00D944B3">
          <w:rPr>
            <w:vertAlign w:val="subscript"/>
          </w:rPr>
          <w:t>ASME</w:t>
        </w:r>
        <w:r w:rsidR="00D944B3">
          <w:t>'</w:t>
        </w:r>
        <w:r w:rsidR="00D944B3" w:rsidRPr="00737DCD">
          <w:t xml:space="preserve"> key is defined as described in clause 8.6.1</w:t>
        </w:r>
        <w:r w:rsidR="00D944B3">
          <w:t>;</w:t>
        </w:r>
      </w:ins>
    </w:p>
    <w:p w14:paraId="065F0C47" w14:textId="2E42D499" w:rsidR="009E1FE2" w:rsidRDefault="00E70AE2" w:rsidP="000C7C0F">
      <w:pPr>
        <w:pStyle w:val="B2"/>
        <w:rPr>
          <w:ins w:id="26" w:author="Won, Sung (Nokia - US/Dallas)" w:date="2020-04-28T10:32:00Z"/>
        </w:rPr>
      </w:pPr>
      <w:r w:rsidRPr="00A87CB5">
        <w:t xml:space="preserve"> </w:t>
      </w:r>
      <w:del w:id="27" w:author="Won, Sung (Nokia - US/Dallas)" w:date="2020-04-28T10:32:00Z">
        <w:r w:rsidRPr="007B0C8B" w:rsidDel="009E1FE2">
          <w:delText xml:space="preserve">and then </w:delText>
        </w:r>
      </w:del>
    </w:p>
    <w:p w14:paraId="0AF095A3" w14:textId="6718A9C0" w:rsidR="00E70AE2" w:rsidRDefault="009E1FE2" w:rsidP="000C7C0F">
      <w:pPr>
        <w:pStyle w:val="B2"/>
      </w:pPr>
      <w:ins w:id="28" w:author="Won, Sung (Nokia - US/Dallas)" w:date="2020-04-28T10:32:00Z">
        <w:r>
          <w:t>b)</w:t>
        </w:r>
        <w:r>
          <w:tab/>
          <w:t xml:space="preserve">the source AMF </w:t>
        </w:r>
      </w:ins>
      <w:ins w:id="29" w:author="Won, Sung (Nokia - US/Dallas)" w:date="2020-04-28T10:33:00Z">
        <w:r>
          <w:t xml:space="preserve">shall </w:t>
        </w:r>
      </w:ins>
      <w:r w:rsidR="00E70AE2" w:rsidRPr="007B0C8B">
        <w:t>increment</w:t>
      </w:r>
      <w:del w:id="30" w:author="Won, Sung (Nokia - US/Dallas)" w:date="2020-04-28T10:33:00Z">
        <w:r w:rsidR="00E70AE2" w:rsidRPr="007B0C8B" w:rsidDel="009E1FE2">
          <w:delText>s</w:delText>
        </w:r>
      </w:del>
      <w:r w:rsidR="00E70AE2" w:rsidRPr="007B0C8B">
        <w:t xml:space="preserve"> its stored </w:t>
      </w:r>
      <w:ins w:id="31" w:author="Moukalled, Alex (Nokia - US/Naperville)" w:date="2020-04-28T14:08:00Z">
        <w:r w:rsidR="003C25E8">
          <w:t xml:space="preserve">current </w:t>
        </w:r>
      </w:ins>
      <w:r w:rsidR="00E70AE2" w:rsidRPr="007B0C8B">
        <w:t>downlink</w:t>
      </w:r>
      <w:r w:rsidR="00E70AE2">
        <w:t xml:space="preserve"> 5G</w:t>
      </w:r>
      <w:r w:rsidR="00E70AE2" w:rsidRPr="007B0C8B">
        <w:t xml:space="preserve"> NAS COUNT value</w:t>
      </w:r>
      <w:r w:rsidR="00E70AE2">
        <w:t xml:space="preserve"> by one</w:t>
      </w:r>
      <w:ins w:id="32" w:author="Won, Sung (Nokia - US/Dallas)" w:date="2020-04-28T10:45:00Z">
        <w:r w:rsidR="00C32656">
          <w:t xml:space="preserve"> and then the source AMF shall</w:t>
        </w:r>
        <w:r w:rsidR="00C32656" w:rsidRPr="009E1FE2">
          <w:t xml:space="preserve"> </w:t>
        </w:r>
        <w:r w:rsidR="00C32656">
          <w:t>set t</w:t>
        </w:r>
        <w:r w:rsidR="00C32656" w:rsidRPr="009E1FE2">
          <w:t>he EPS uplink and downlink NAS COUNT values</w:t>
        </w:r>
        <w:r w:rsidR="00C32656">
          <w:t xml:space="preserve"> </w:t>
        </w:r>
        <w:r w:rsidR="00C32656" w:rsidRPr="00666E1C">
          <w:rPr>
            <w:rFonts w:eastAsia="Times New Roman"/>
            <w:lang w:eastAsia="x-none"/>
          </w:rPr>
          <w:t>in the mapped context</w:t>
        </w:r>
        <w:r w:rsidR="00C32656">
          <w:rPr>
            <w:lang w:eastAsia="x-none"/>
          </w:rPr>
          <w:t xml:space="preserve"> </w:t>
        </w:r>
        <w:r w:rsidR="00C32656">
          <w:t>as described in clause 8.6.1</w:t>
        </w:r>
      </w:ins>
      <w:del w:id="33" w:author="Won, Sung (Nokia - US/Dallas)" w:date="2020-04-28T10:32:00Z">
        <w:r w:rsidR="00E70AE2" w:rsidDel="009E1FE2">
          <w:delText xml:space="preserve">. </w:delText>
        </w:r>
      </w:del>
      <w:ins w:id="34" w:author="Won, Sung (Nokia - US/Dallas)" w:date="2020-04-28T10:32:00Z">
        <w:r>
          <w:t>;</w:t>
        </w:r>
      </w:ins>
    </w:p>
    <w:p w14:paraId="4AA944D6" w14:textId="4C0582AC" w:rsidR="00E70AE2" w:rsidRPr="00C52364" w:rsidRDefault="00C32656">
      <w:pPr>
        <w:pStyle w:val="B2"/>
      </w:pPr>
      <w:ins w:id="35" w:author="Won, Sung (Nokia - US/Dallas)" w:date="2020-04-28T10:45:00Z">
        <w:r>
          <w:t>c</w:t>
        </w:r>
      </w:ins>
      <w:ins w:id="36" w:author="Won, Sung (Nokia - US/Dallas)" w:date="2020-04-28T10:42:00Z">
        <w:r>
          <w:t>)</w:t>
        </w:r>
      </w:ins>
      <w:ins w:id="37" w:author="Won, Sung (Nokia - US/Dallas)" w:date="2020-04-28T10:33:00Z">
        <w:r w:rsidR="009E1FE2">
          <w:tab/>
        </w:r>
      </w:ins>
      <w:del w:id="38" w:author="Won, Sung (Nokia - US/Dallas)" w:date="2020-04-28T10:43:00Z">
        <w:r w:rsidR="00E70AE2" w:rsidDel="00C32656">
          <w:delText>T</w:delText>
        </w:r>
      </w:del>
      <w:ins w:id="39" w:author="Won, Sung (Nokia - US/Dallas)" w:date="2020-04-28T10:43:00Z">
        <w:r>
          <w:t>t</w:t>
        </w:r>
      </w:ins>
      <w:r w:rsidR="00E70AE2">
        <w:t xml:space="preserve">he source AMF shall select the EPS NAS algorithms identifiers (it has stored) to be used in the target MME at </w:t>
      </w:r>
      <w:r w:rsidR="00E70AE2" w:rsidRPr="00C52364">
        <w:t>interworking handover to EPS, for encryption and integrity protection</w:t>
      </w:r>
      <w:ins w:id="40" w:author="Won, Sung (Nokia - US/Dallas)" w:date="2020-04-28T10:42:00Z">
        <w:r>
          <w:t>;</w:t>
        </w:r>
      </w:ins>
      <w:del w:id="41" w:author="Won, Sung (Nokia - US/Dallas)" w:date="2020-04-28T10:42:00Z">
        <w:r w:rsidR="00E70AE2" w:rsidRPr="00C52364" w:rsidDel="00C32656">
          <w:delText>.</w:delText>
        </w:r>
      </w:del>
    </w:p>
    <w:p w14:paraId="5AC2AF8A" w14:textId="77777777" w:rsidR="00E70AE2" w:rsidRDefault="00E70AE2" w:rsidP="00E70AE2">
      <w:pPr>
        <w:pStyle w:val="NO"/>
      </w:pPr>
      <w:r>
        <w:t xml:space="preserve">NOTE 2: </w:t>
      </w:r>
      <w:r>
        <w:tab/>
        <w:t>A legacy target MME is expecting to receive the selected EPS NAS algorithms identifiers over N26 from the source AMF as the target MME believes the source AMF is another MME. The source AMF has therefore provisioned the EPS NAS security algorithms identifiers to be used at interworking handover to EPS to the UE in the 5G NAS SMC in 5G access as described in clause 6.7.2. The target MME could re-select different EPS NAS algorithms though to be used with the UE by running a NAS SMC in the following Tracking Area Update procedure.</w:t>
      </w:r>
    </w:p>
    <w:p w14:paraId="79D52D40" w14:textId="26CEB825" w:rsidR="00E70AE2" w:rsidRPr="007B0C8B" w:rsidRDefault="00C32656" w:rsidP="00C32656">
      <w:pPr>
        <w:pStyle w:val="B2"/>
      </w:pPr>
      <w:ins w:id="42" w:author="Won, Sung (Nokia - US/Dallas)" w:date="2020-04-28T10:45:00Z">
        <w:del w:id="43" w:author="Nair, Suresh P. (Nokia - US/Murray Hill)" w:date="2020-04-28T21:08:00Z">
          <w:r w:rsidDel="00D944B3">
            <w:delText>d</w:delText>
          </w:r>
        </w:del>
      </w:ins>
      <w:ins w:id="44" w:author="Won, Sung (Nokia - US/Dallas)" w:date="2020-04-28T10:43:00Z">
        <w:del w:id="45" w:author="Nair, Suresh P. (Nokia - US/Murray Hill)" w:date="2020-04-28T21:08:00Z">
          <w:r w:rsidDel="00D944B3">
            <w:delText>)</w:delText>
          </w:r>
        </w:del>
      </w:ins>
      <w:ins w:id="46" w:author="Won, Sung (Nokia - US/Dallas)" w:date="2020-04-28T10:33:00Z">
        <w:del w:id="47" w:author="Nair, Suresh P. (Nokia - US/Murray Hill)" w:date="2020-04-28T21:08:00Z">
          <w:r w:rsidR="009E1FE2" w:rsidDel="00D944B3">
            <w:tab/>
          </w:r>
        </w:del>
      </w:ins>
      <w:del w:id="48" w:author="Won, Sung (Nokia - US/Dallas)" w:date="2020-04-28T10:43:00Z">
        <w:r w:rsidR="00E70AE2" w:rsidRPr="007B0C8B" w:rsidDel="00C32656">
          <w:delText>T</w:delText>
        </w:r>
      </w:del>
      <w:del w:id="49" w:author="Won, Sung (Nokia - US/Dallas)" w:date="2020-04-28T10:45:00Z">
        <w:r w:rsidR="00E70AE2" w:rsidRPr="007B0C8B" w:rsidDel="00C32656">
          <w:delText xml:space="preserve">he uplink and downlink </w:delText>
        </w:r>
        <w:r w:rsidR="00E70AE2" w:rsidDel="00C32656">
          <w:delText xml:space="preserve">EPS </w:delText>
        </w:r>
        <w:r w:rsidR="00E70AE2" w:rsidRPr="007B0C8B" w:rsidDel="00C32656">
          <w:delText xml:space="preserve">NAS COUNT associated with the </w:delText>
        </w:r>
        <w:r w:rsidR="00E70AE2" w:rsidDel="00C32656">
          <w:delText xml:space="preserve">newly </w:delText>
        </w:r>
        <w:r w:rsidR="00E70AE2" w:rsidRPr="007B0C8B" w:rsidDel="00C32656">
          <w:delText xml:space="preserve">derived </w:delText>
        </w:r>
        <w:r w:rsidR="00E70AE2" w:rsidDel="00C32656">
          <w:delText>K</w:delText>
        </w:r>
        <w:r w:rsidR="00E70AE2" w:rsidDel="00C32656">
          <w:rPr>
            <w:vertAlign w:val="subscript"/>
          </w:rPr>
          <w:delText>ASME</w:delText>
        </w:r>
        <w:r w:rsidR="00E70AE2" w:rsidDel="00C32656">
          <w:delText xml:space="preserve">' key </w:delText>
        </w:r>
        <w:r w:rsidR="00E70AE2" w:rsidRPr="007B0C8B" w:rsidDel="00C32656">
          <w:delText xml:space="preserve">are set to </w:delText>
        </w:r>
        <w:r w:rsidR="00E70AE2" w:rsidRPr="006C39D0" w:rsidDel="00C32656">
          <w:delText>the values as described in clause 8.6.1</w:delText>
        </w:r>
        <w:r w:rsidR="00E70AE2" w:rsidRPr="007B0C8B" w:rsidDel="00C32656">
          <w:delText>.</w:delText>
        </w:r>
        <w:r w:rsidR="00E70AE2" w:rsidRPr="00C52364" w:rsidDel="00C32656">
          <w:delText xml:space="preserve"> </w:delText>
        </w:r>
      </w:del>
      <w:del w:id="50" w:author="Nair, Suresh P. (Nokia - US/Murray Hill)" w:date="2020-04-28T21:05:00Z">
        <w:r w:rsidR="00E70AE2" w:rsidRPr="00737DCD" w:rsidDel="00D944B3">
          <w:delText xml:space="preserve">The eKSI for the newly derived </w:delText>
        </w:r>
        <w:r w:rsidR="00E70AE2" w:rsidDel="00D944B3">
          <w:delText>K</w:delText>
        </w:r>
        <w:r w:rsidR="00E70AE2" w:rsidDel="00D944B3">
          <w:rPr>
            <w:vertAlign w:val="subscript"/>
          </w:rPr>
          <w:delText>ASME</w:delText>
        </w:r>
        <w:r w:rsidR="00E70AE2" w:rsidDel="00D944B3">
          <w:delText>'</w:delText>
        </w:r>
        <w:r w:rsidR="00E70AE2" w:rsidRPr="00737DCD" w:rsidDel="00D944B3">
          <w:delText xml:space="preserve"> key is defined as described in clause 8.6.1.</w:delText>
        </w:r>
      </w:del>
    </w:p>
    <w:p w14:paraId="0235F494" w14:textId="11CB6F71" w:rsidR="00E70AE2" w:rsidRPr="00737DCD" w:rsidRDefault="00D944B3" w:rsidP="00C32656">
      <w:pPr>
        <w:pStyle w:val="B2"/>
      </w:pPr>
      <w:ins w:id="51" w:author="Nair, Suresh P. (Nokia - US/Murray Hill)" w:date="2020-04-28T21:08:00Z">
        <w:r>
          <w:t>d</w:t>
        </w:r>
      </w:ins>
      <w:ins w:id="52" w:author="Won, Sung (Nokia - US/Dallas)" w:date="2020-04-28T10:45:00Z">
        <w:del w:id="53" w:author="Nair, Suresh P. (Nokia - US/Murray Hill)" w:date="2020-04-28T21:08:00Z">
          <w:r w:rsidR="00C32656" w:rsidDel="00D944B3">
            <w:delText>e</w:delText>
          </w:r>
        </w:del>
        <w:r w:rsidR="00C32656">
          <w:t>)</w:t>
        </w:r>
      </w:ins>
      <w:ins w:id="54" w:author="Won, Sung (Nokia - US/Dallas)" w:date="2020-04-28T10:33:00Z">
        <w:r w:rsidR="009E1FE2">
          <w:tab/>
        </w:r>
      </w:ins>
      <w:r w:rsidR="00E70AE2" w:rsidRPr="007B0C8B">
        <w:t xml:space="preserve">The </w:t>
      </w:r>
      <w:r w:rsidR="00E70AE2" w:rsidRPr="00737DCD">
        <w:t xml:space="preserve">source </w:t>
      </w:r>
      <w:r w:rsidR="00E70AE2" w:rsidRPr="007B0C8B">
        <w:t>AMF shall also derive the initial K</w:t>
      </w:r>
      <w:r w:rsidR="00E70AE2" w:rsidRPr="00970275">
        <w:rPr>
          <w:vertAlign w:val="subscript"/>
        </w:rPr>
        <w:t>eNB</w:t>
      </w:r>
      <w:r w:rsidR="00E70AE2" w:rsidRPr="007B0C8B">
        <w:t xml:space="preserve"> </w:t>
      </w:r>
      <w:r w:rsidR="00E70AE2" w:rsidRPr="00737DCD">
        <w:t xml:space="preserve">key </w:t>
      </w:r>
      <w:r w:rsidR="00E70AE2" w:rsidRPr="007B0C8B">
        <w:t xml:space="preserve">from the </w:t>
      </w:r>
      <w:r w:rsidR="00E70AE2">
        <w:t>K</w:t>
      </w:r>
      <w:r w:rsidR="00E70AE2">
        <w:rPr>
          <w:vertAlign w:val="subscript"/>
        </w:rPr>
        <w:t>ASME</w:t>
      </w:r>
      <w:r w:rsidR="00E70AE2">
        <w:t>'</w:t>
      </w:r>
      <w:r w:rsidR="00E70AE2" w:rsidRPr="007B0C8B">
        <w:t xml:space="preserve"> </w:t>
      </w:r>
      <w:r w:rsidR="00E70AE2">
        <w:t xml:space="preserve">key and the uplink NAS COUNT </w:t>
      </w:r>
      <w:r w:rsidR="00E70AE2" w:rsidRPr="007B0C8B">
        <w:t>as specified in Annex A.3 of TS 33.401 [10]</w:t>
      </w:r>
      <w:r w:rsidR="00E70AE2" w:rsidRPr="003F3E29">
        <w:rPr>
          <w:lang w:eastAsia="zh-CN"/>
        </w:rPr>
        <w:t xml:space="preserve"> </w:t>
      </w:r>
      <w:r w:rsidR="00E70AE2" w:rsidRPr="00737DCD">
        <w:rPr>
          <w:lang w:eastAsia="zh-CN"/>
        </w:rPr>
        <w:t>using 2</w:t>
      </w:r>
      <w:r w:rsidR="00E70AE2" w:rsidRPr="00737DCD">
        <w:rPr>
          <w:vertAlign w:val="superscript"/>
          <w:lang w:eastAsia="zh-CN"/>
        </w:rPr>
        <w:t>32</w:t>
      </w:r>
      <w:r w:rsidR="00E70AE2" w:rsidRPr="00737DCD">
        <w:rPr>
          <w:lang w:eastAsia="zh-CN"/>
        </w:rPr>
        <w:t>-1 as the value of the uplink NAS COUNT parameter</w:t>
      </w:r>
      <w:ins w:id="55" w:author="Nair, Suresh P. (Nokia - US/Murray Hill)" w:date="2020-04-28T21:07:00Z">
        <w:r>
          <w:rPr>
            <w:lang w:eastAsia="zh-CN"/>
          </w:rPr>
          <w:t>;</w:t>
        </w:r>
      </w:ins>
      <w:del w:id="56" w:author="Nair, Suresh P. (Nokia - US/Murray Hill)" w:date="2020-04-28T21:07:00Z">
        <w:r w:rsidR="00E70AE2" w:rsidRPr="00737DCD" w:rsidDel="00D944B3">
          <w:rPr>
            <w:rFonts w:hint="eastAsia"/>
            <w:lang w:eastAsia="zh-CN"/>
          </w:rPr>
          <w:delText>.</w:delText>
        </w:r>
      </w:del>
      <w:r w:rsidR="00E70AE2" w:rsidRPr="00737DCD">
        <w:rPr>
          <w:lang w:eastAsia="zh-CN"/>
        </w:rPr>
        <w:t xml:space="preserve"> </w:t>
      </w:r>
    </w:p>
    <w:p w14:paraId="6AF47CD9" w14:textId="77777777" w:rsidR="00E70AE2" w:rsidRDefault="00E70AE2" w:rsidP="00E70AE2">
      <w:pPr>
        <w:pStyle w:val="NO"/>
        <w:rPr>
          <w:lang w:eastAsia="zh-CN"/>
        </w:rPr>
      </w:pPr>
      <w:r w:rsidRPr="00737DCD">
        <w:t xml:space="preserve">NOTE </w:t>
      </w:r>
      <w:r>
        <w:t>3</w:t>
      </w:r>
      <w:r w:rsidRPr="00737DCD">
        <w:t>:</w:t>
      </w:r>
      <w:r w:rsidRPr="00737DCD">
        <w:tab/>
      </w:r>
      <w:r w:rsidRPr="00737DCD">
        <w:rPr>
          <w:lang w:eastAsia="zh-CN"/>
        </w:rPr>
        <w:t>The source AMF and the UE only uses the 2</w:t>
      </w:r>
      <w:r w:rsidRPr="00737DCD">
        <w:rPr>
          <w:vertAlign w:val="superscript"/>
          <w:lang w:eastAsia="zh-CN"/>
        </w:rPr>
        <w:t>32</w:t>
      </w:r>
      <w:r>
        <w:rPr>
          <w:lang w:eastAsia="zh-CN"/>
        </w:rPr>
        <w:t>-1 as the value of the uplink NAS COUNT for the purpose of deriving K</w:t>
      </w:r>
      <w:r>
        <w:rPr>
          <w:vertAlign w:val="subscript"/>
          <w:lang w:eastAsia="zh-CN"/>
        </w:rPr>
        <w:t>eNB</w:t>
      </w:r>
      <w:r>
        <w:rPr>
          <w:lang w:eastAsia="zh-CN"/>
        </w:rPr>
        <w:t xml:space="preserve"> and do not actually set the uplink NAS COUNT to 2</w:t>
      </w:r>
      <w:r>
        <w:rPr>
          <w:vertAlign w:val="superscript"/>
          <w:lang w:eastAsia="zh-CN"/>
        </w:rPr>
        <w:t>32</w:t>
      </w:r>
      <w:r>
        <w:rPr>
          <w:lang w:eastAsia="zh-CN"/>
        </w:rPr>
        <w:t>-1. The reason for choosing such a value not in the normal NAS COUNT range, i.e., [0, 2</w:t>
      </w:r>
      <w:r>
        <w:rPr>
          <w:vertAlign w:val="superscript"/>
          <w:lang w:eastAsia="zh-CN"/>
        </w:rPr>
        <w:t>24</w:t>
      </w:r>
      <w:r>
        <w:rPr>
          <w:lang w:eastAsia="zh-CN"/>
        </w:rPr>
        <w:t>-1] is to avoid any possibility that the value may be used to derive the same K</w:t>
      </w:r>
      <w:r>
        <w:rPr>
          <w:vertAlign w:val="subscript"/>
          <w:lang w:eastAsia="zh-CN"/>
        </w:rPr>
        <w:t>eNB</w:t>
      </w:r>
      <w:r>
        <w:rPr>
          <w:lang w:eastAsia="zh-CN"/>
        </w:rPr>
        <w:t xml:space="preserve"> again.</w:t>
      </w:r>
    </w:p>
    <w:p w14:paraId="40667BAF" w14:textId="447EF647" w:rsidR="00E70AE2" w:rsidRPr="007B0C8B" w:rsidRDefault="00D944B3" w:rsidP="00C32656">
      <w:pPr>
        <w:pStyle w:val="B2"/>
      </w:pPr>
      <w:ins w:id="57" w:author="Nair, Suresh P. (Nokia - US/Murray Hill)" w:date="2020-04-28T21:08:00Z">
        <w:r>
          <w:t>e</w:t>
        </w:r>
      </w:ins>
      <w:ins w:id="58" w:author="Won, Sung (Nokia - US/Dallas)" w:date="2020-04-28T10:45:00Z">
        <w:del w:id="59" w:author="Nair, Suresh P. (Nokia - US/Murray Hill)" w:date="2020-04-28T21:08:00Z">
          <w:r w:rsidR="00C32656" w:rsidDel="00D944B3">
            <w:delText>f</w:delText>
          </w:r>
        </w:del>
        <w:r w:rsidR="00C32656">
          <w:t>)</w:t>
        </w:r>
      </w:ins>
      <w:ins w:id="60" w:author="Won, Sung (Nokia - US/Dallas)" w:date="2020-04-28T10:33:00Z">
        <w:r w:rsidR="009E1FE2">
          <w:tab/>
        </w:r>
      </w:ins>
      <w:r w:rsidR="00E70AE2">
        <w:t xml:space="preserve">The source AMF </w:t>
      </w:r>
      <w:r w:rsidR="00E70AE2" w:rsidRPr="007B0C8B">
        <w:t xml:space="preserve">subsequently derives NH two times as specified in </w:t>
      </w:r>
      <w:r w:rsidR="00E70AE2">
        <w:t>clause</w:t>
      </w:r>
      <w:r w:rsidR="00E70AE2" w:rsidRPr="007B0C8B">
        <w:t xml:space="preserve"> A.4 of TS 33.401 [10]. The {NH, NCC=2} pair is provided to the target MME as a part of UE security context in the</w:t>
      </w:r>
      <w:r w:rsidR="00E70AE2" w:rsidRPr="0051193C">
        <w:t xml:space="preserve"> </w:t>
      </w:r>
      <w:r w:rsidR="00E70AE2">
        <w:t>Forward</w:t>
      </w:r>
      <w:r w:rsidR="00E70AE2" w:rsidRPr="007B0C8B">
        <w:t xml:space="preserve"> Relocation Request message. </w:t>
      </w:r>
    </w:p>
    <w:p w14:paraId="36A3B3E1" w14:textId="77777777" w:rsidR="00E70AE2" w:rsidRDefault="00E70AE2" w:rsidP="00E70AE2">
      <w:pPr>
        <w:pStyle w:val="B1"/>
      </w:pPr>
      <w:r>
        <w:t>3.</w:t>
      </w:r>
      <w:r>
        <w:tab/>
        <w:t>The source AMF shall transfer the UE security context (including new K</w:t>
      </w:r>
      <w:r>
        <w:rPr>
          <w:vertAlign w:val="subscript"/>
        </w:rPr>
        <w:t>ASME</w:t>
      </w:r>
      <w:r>
        <w:t>', eKSI, uplink and downlink EPS NAS COUNT’s, UE EPS security capabilities, selected EPS NAS algorithms identifiers) to the target MME in the Forward Relocation Request message. The UE NR security capabilities may be sent by the source AMF as well.</w:t>
      </w:r>
    </w:p>
    <w:p w14:paraId="41388745" w14:textId="77777777" w:rsidR="00E70AE2" w:rsidRDefault="00E70AE2" w:rsidP="00E70AE2">
      <w:pPr>
        <w:pStyle w:val="B1"/>
      </w:pPr>
      <w:r>
        <w:t>4.</w:t>
      </w:r>
      <w:r>
        <w:tab/>
        <w:t>When the target MME receives</w:t>
      </w:r>
      <w:r w:rsidRPr="0051193C">
        <w:t xml:space="preserve"> </w:t>
      </w:r>
      <w:r>
        <w:t xml:space="preserve">Forward Relocation Request message from source AMF, then the target MME shall derive EPS NAS </w:t>
      </w:r>
      <w:r w:rsidRPr="007B0C8B">
        <w:t>keys (i.e., K</w:t>
      </w:r>
      <w:r w:rsidRPr="00970275">
        <w:rPr>
          <w:vertAlign w:val="subscript"/>
        </w:rPr>
        <w:t>NASenc</w:t>
      </w:r>
      <w:r w:rsidRPr="007B0C8B">
        <w:t xml:space="preserve"> and K</w:t>
      </w:r>
      <w:r w:rsidRPr="00970275">
        <w:rPr>
          <w:vertAlign w:val="subscript"/>
        </w:rPr>
        <w:t>NASint</w:t>
      </w:r>
      <w:r w:rsidRPr="007B0C8B">
        <w:t>)</w:t>
      </w:r>
      <w:r>
        <w:t xml:space="preserve"> from the received K</w:t>
      </w:r>
      <w:r>
        <w:rPr>
          <w:vertAlign w:val="subscript"/>
        </w:rPr>
        <w:t>ASME</w:t>
      </w:r>
      <w:r>
        <w:t>' key with the received EPS NAS security algorithm identifiers as input,</w:t>
      </w:r>
      <w:r w:rsidRPr="007B0C8B">
        <w:t xml:space="preserve"> to be used in EPC as described in </w:t>
      </w:r>
      <w:r w:rsidRPr="00737DCD">
        <w:t>Annex A.7 in TS 33.401 [10]</w:t>
      </w:r>
      <w:r w:rsidRPr="007B0C8B">
        <w:t>.</w:t>
      </w:r>
      <w:r>
        <w:t xml:space="preserve"> The target MME needs to include the {NH, NCC=2} pair and the UE security capabilities in the S1 HANDOVER REQUEST message to the target LTE eNB. The UE security capabilities include the UE EPS security capabilities received from the source AMF.</w:t>
      </w:r>
    </w:p>
    <w:p w14:paraId="30AA3550" w14:textId="77777777" w:rsidR="00E70AE2" w:rsidRDefault="00E70AE2" w:rsidP="00E70AE2">
      <w:pPr>
        <w:pStyle w:val="B1"/>
      </w:pPr>
      <w:r>
        <w:t>5.</w:t>
      </w:r>
      <w:r>
        <w:tab/>
        <w:t>Upon receipt of the S1 HANDOVER REQUEST from the target MME, the target LTE eNB selects AS security algorithmsfrom the UE EPS security capabilities as described in clause 7.2.4.2.3 in TS 33.401 [10] and computes the KeNB to be used with the UE and proceed as described in clause 7.2.8.4.3 in TS 33.401[10]. The target LTE eNB then sends the selected AS security algorithms in the target to source transparent container in the S1 Handover Request Ack Message to the target MME.</w:t>
      </w:r>
    </w:p>
    <w:p w14:paraId="0CCC1056" w14:textId="77777777" w:rsidR="00E70AE2" w:rsidRDefault="00E70AE2" w:rsidP="00E70AE2">
      <w:pPr>
        <w:pStyle w:val="B1"/>
      </w:pPr>
      <w:r>
        <w:t>6.</w:t>
      </w:r>
      <w:r>
        <w:tab/>
        <w:t>The target MME shall include the target to source transparent container received from the target LTE eNB in the Forward Relocation Response message sent to the source AMF.</w:t>
      </w:r>
    </w:p>
    <w:p w14:paraId="0B9B77A8" w14:textId="77777777" w:rsidR="00E70AE2" w:rsidRDefault="00E70AE2" w:rsidP="00E70AE2">
      <w:pPr>
        <w:pStyle w:val="B1"/>
      </w:pPr>
      <w:r>
        <w:t>7.</w:t>
      </w:r>
      <w:r>
        <w:tab/>
        <w:t>The source AMF shall include the target to source transparent container and the 8 LSB of the downlink NAS COUNT value used in K</w:t>
      </w:r>
      <w:r w:rsidRPr="00CF51CE">
        <w:rPr>
          <w:vertAlign w:val="subscript"/>
        </w:rPr>
        <w:t>ASME</w:t>
      </w:r>
      <w:r>
        <w:rPr>
          <w:vertAlign w:val="superscript"/>
        </w:rPr>
        <w:t>’</w:t>
      </w:r>
      <w:r>
        <w:t xml:space="preserve"> derivation in step 2, in the Handover command sent to the source gNB/ng-eNB.</w:t>
      </w:r>
    </w:p>
    <w:p w14:paraId="629335AE" w14:textId="2EFB33C3" w:rsidR="009E1FE2" w:rsidRDefault="009E1FE2" w:rsidP="009E1FE2">
      <w:pPr>
        <w:pStyle w:val="NO"/>
        <w:rPr>
          <w:ins w:id="61" w:author="Won, Sung (Nokia - US/Dallas)" w:date="2020-04-28T10:37:00Z"/>
          <w:lang w:eastAsia="zh-CN"/>
        </w:rPr>
      </w:pPr>
      <w:ins w:id="62" w:author="Won, Sung (Nokia - US/Dallas)" w:date="2020-04-28T10:37:00Z">
        <w:r w:rsidRPr="00737DCD">
          <w:t>NOTE</w:t>
        </w:r>
        <w:r>
          <w:t> 4</w:t>
        </w:r>
        <w:r w:rsidRPr="00737DCD">
          <w:t>:</w:t>
        </w:r>
        <w:r w:rsidRPr="00737DCD">
          <w:tab/>
        </w:r>
        <w:r>
          <w:rPr>
            <w:lang w:eastAsia="zh-CN"/>
          </w:rPr>
          <w:t xml:space="preserve">The downlink NAS COUNT value is not impacted because </w:t>
        </w:r>
      </w:ins>
      <w:ins w:id="63" w:author="Won, Sung (Nokia - US/Dallas)" w:date="2020-04-28T10:38:00Z">
        <w:r>
          <w:rPr>
            <w:lang w:eastAsia="zh-CN"/>
          </w:rPr>
          <w:t>the source AMF already incremented the value by one in step</w:t>
        </w:r>
        <w:r>
          <w:rPr>
            <w:lang w:val="en-US" w:eastAsia="zh-CN"/>
          </w:rPr>
          <w:t> 2</w:t>
        </w:r>
      </w:ins>
      <w:ins w:id="64" w:author="Won, Sung (Nokia - US/Dallas)" w:date="2020-04-28T10:37:00Z">
        <w:r>
          <w:rPr>
            <w:lang w:eastAsia="zh-CN"/>
          </w:rPr>
          <w:t>.</w:t>
        </w:r>
      </w:ins>
    </w:p>
    <w:p w14:paraId="664A1549" w14:textId="77777777" w:rsidR="00E70AE2" w:rsidRDefault="00E70AE2" w:rsidP="00E70AE2">
      <w:pPr>
        <w:pStyle w:val="B1"/>
      </w:pPr>
      <w:r>
        <w:t>8.</w:t>
      </w:r>
      <w:r>
        <w:tab/>
        <w:t xml:space="preserve">The source gNB/ng-eNB shall include the target to source transparent container and the 8 LSB of the downlink NAS COUNT value in the Handover command sent to the UE. </w:t>
      </w:r>
    </w:p>
    <w:p w14:paraId="431F86A2" w14:textId="77777777" w:rsidR="00E70AE2" w:rsidRDefault="00E70AE2" w:rsidP="00E70AE2">
      <w:pPr>
        <w:pStyle w:val="B1"/>
      </w:pPr>
      <w:r>
        <w:tab/>
        <w:t xml:space="preserve">Upon the reception of the Handover Command message, the UE shall estimate the downlink NAS COUNT value using the received 8 LSB of the downlink NAS COUNT value and its stored downlink NAS COUNT value. </w:t>
      </w:r>
      <w:r>
        <w:rPr>
          <w:lang w:eastAsia="ja-JP"/>
        </w:rPr>
        <w:t>The UE shall ensure that the estimated downlink NAS COUNT value is greater than the stored downlink NAS COUNT value</w:t>
      </w:r>
      <w:r>
        <w:t>. Then, the UE shall derive the mapped EPS security context, i.e. derive K</w:t>
      </w:r>
      <w:r>
        <w:rPr>
          <w:vertAlign w:val="subscript"/>
        </w:rPr>
        <w:t>ASME</w:t>
      </w:r>
      <w:r>
        <w:t>' from K</w:t>
      </w:r>
      <w:r w:rsidRPr="00A742A2">
        <w:rPr>
          <w:vertAlign w:val="subscript"/>
        </w:rPr>
        <w:t>AMF</w:t>
      </w:r>
      <w:r>
        <w:t xml:space="preserve"> as described in clause 8.6.1 using the estimated downlink 5G NAS COUNT value. After the derivation the UE shall set the downlink NAS COUNT value in the 5G NAS security context to the received downlink NAS COUNT value.</w:t>
      </w:r>
    </w:p>
    <w:p w14:paraId="2B7CCB05" w14:textId="77777777" w:rsidR="00E70AE2" w:rsidRDefault="00E70AE2" w:rsidP="00E70AE2">
      <w:pPr>
        <w:pStyle w:val="B1"/>
      </w:pPr>
      <w:r>
        <w:t>9.</w:t>
      </w:r>
      <w:r>
        <w:tab/>
        <w:t>The eKSI for the newly derived K</w:t>
      </w:r>
      <w:r>
        <w:rPr>
          <w:vertAlign w:val="subscript"/>
        </w:rPr>
        <w:t>ASME</w:t>
      </w:r>
      <w:r>
        <w:t>' key is defined as described in clause 8.6.1. The UE shall also derive the EPS NAS keys (i.e. K</w:t>
      </w:r>
      <w:r w:rsidRPr="00970275">
        <w:rPr>
          <w:vertAlign w:val="subscript"/>
        </w:rPr>
        <w:t>NASenc</w:t>
      </w:r>
      <w:r>
        <w:t xml:space="preserve"> and K</w:t>
      </w:r>
      <w:r w:rsidRPr="00970275">
        <w:rPr>
          <w:vertAlign w:val="subscript"/>
        </w:rPr>
        <w:t>NASint</w:t>
      </w:r>
      <w:r>
        <w:t>) as the MME did in step 4 using the EPS NAS security algorithms identifiers stored in the ME and provisioned by the AMF to the UE in 5G NAS SMC in earlier 5G access. The UE shall also derive the initial K</w:t>
      </w:r>
      <w:r w:rsidRPr="00970275">
        <w:rPr>
          <w:vertAlign w:val="subscript"/>
        </w:rPr>
        <w:t>eNB</w:t>
      </w:r>
      <w:r>
        <w:t xml:space="preserve"> from the K</w:t>
      </w:r>
      <w:r>
        <w:rPr>
          <w:vertAlign w:val="subscript"/>
        </w:rPr>
        <w:t>ASME</w:t>
      </w:r>
      <w:r>
        <w:t xml:space="preserve">' and the uplink NAS COUNT as specified in Annex A.3 of TS 33.401 [10] </w:t>
      </w:r>
      <w:r w:rsidRPr="00737DCD">
        <w:rPr>
          <w:lang w:eastAsia="zh-CN"/>
        </w:rPr>
        <w:t>using 2</w:t>
      </w:r>
      <w:r w:rsidRPr="00737DCD">
        <w:rPr>
          <w:vertAlign w:val="superscript"/>
          <w:lang w:eastAsia="zh-CN"/>
        </w:rPr>
        <w:t>32</w:t>
      </w:r>
      <w:r w:rsidRPr="00737DCD">
        <w:rPr>
          <w:lang w:eastAsia="zh-CN"/>
        </w:rPr>
        <w:t>-1 as the value of the uplink NAS COUNT parameter</w:t>
      </w:r>
      <w:r>
        <w:t xml:space="preserve">. </w:t>
      </w:r>
    </w:p>
    <w:p w14:paraId="6D85544F" w14:textId="77777777" w:rsidR="00E70AE2" w:rsidRDefault="00E70AE2" w:rsidP="00E70AE2">
      <w:r>
        <w:t>The UE shall also derive the {NH, NCC=2} pair</w:t>
      </w:r>
      <w:r w:rsidRPr="00496E2B">
        <w:t xml:space="preserve"> </w:t>
      </w:r>
      <w:r>
        <w:t>as described in A.4 of TS 33.401 [10] and further derive the K</w:t>
      </w:r>
      <w:r w:rsidRPr="00A742A2">
        <w:rPr>
          <w:vertAlign w:val="subscript"/>
        </w:rPr>
        <w:t>eNB</w:t>
      </w:r>
      <w:r>
        <w:t xml:space="preserve"> to be used with the UE by performing the key derivation defined in Annex A.5 in TS 33.401[10]. The UE shall derive the AS RRC keys and the AS UP keys based on the K</w:t>
      </w:r>
      <w:r w:rsidRPr="00A742A2">
        <w:rPr>
          <w:vertAlign w:val="subscript"/>
        </w:rPr>
        <w:t>eNB</w:t>
      </w:r>
      <w:r>
        <w:t xml:space="preserve"> and the received AS EPS security algorithms identifiers selected by the target eNB as described in Annex A.7 in TS 33.401 [10]. The uplink and downlink EPS NAS COUNT associated with the derived EPS NAS keys are set to </w:t>
      </w:r>
      <w:r w:rsidRPr="006C39D0">
        <w:t>the values as described in clause 8.6.1</w:t>
      </w:r>
      <w:r>
        <w:t>. The UE shall immediately take into use the newly created mapped EPS security context, both for NAS and AS communication.</w:t>
      </w:r>
    </w:p>
    <w:p w14:paraId="2F003E35" w14:textId="77777777" w:rsidR="00E70AE2" w:rsidRPr="00311058" w:rsidRDefault="00E70AE2" w:rsidP="00E70AE2">
      <w:pPr>
        <w:pStyle w:val="B1"/>
      </w:pPr>
      <w:r w:rsidRPr="00311058">
        <w:rPr>
          <w:rFonts w:hint="eastAsia"/>
        </w:rPr>
        <w:t>1</w:t>
      </w:r>
      <w:r w:rsidRPr="00311058">
        <w:t xml:space="preserve">0.  The UE sends the Handover Complete message to the target LTE eNB. </w:t>
      </w:r>
      <w:r w:rsidRPr="0017638B">
        <w:t xml:space="preserve">The UE shall </w:t>
      </w:r>
      <w:r w:rsidRPr="00F975B2">
        <w:t xml:space="preserve">cipher and integrity </w:t>
      </w:r>
      <w:r w:rsidRPr="00894425">
        <w:t>protect this message using</w:t>
      </w:r>
      <w:r w:rsidRPr="00311058">
        <w:t xml:space="preserve"> the </w:t>
      </w:r>
      <w:r w:rsidRPr="0017638B">
        <w:t>newly created mapped</w:t>
      </w:r>
      <w:r w:rsidRPr="00311058">
        <w:t xml:space="preserve"> EPS security context.</w:t>
      </w:r>
    </w:p>
    <w:p w14:paraId="375F331F" w14:textId="77777777" w:rsidR="00E70AE2" w:rsidRDefault="00E70AE2" w:rsidP="00E70AE2">
      <w:pPr>
        <w:pStyle w:val="B1"/>
      </w:pPr>
      <w:r w:rsidRPr="00311058">
        <w:t xml:space="preserve">11.  The target LTE eNB </w:t>
      </w:r>
      <w:r w:rsidRPr="0017638B">
        <w:t>notifies</w:t>
      </w:r>
      <w:r w:rsidRPr="00311058">
        <w:t xml:space="preserve"> the target MME with a Handover Notify message.</w:t>
      </w:r>
    </w:p>
    <w:p w14:paraId="5A390B1F" w14:textId="77777777" w:rsidR="00E70AE2" w:rsidRPr="007B0C8B" w:rsidRDefault="00E70AE2" w:rsidP="00E70AE2">
      <w:r w:rsidRPr="00C902DF">
        <w:t>After successful completion of the Handover procedure, the UE shall delete any mapped 5G security context.</w:t>
      </w:r>
    </w:p>
    <w:bookmarkEnd w:id="7"/>
    <w:p w14:paraId="6EF9F50A" w14:textId="3F94563F" w:rsidR="00E70AE2" w:rsidRDefault="00E70AE2" w:rsidP="00E70AE2">
      <w:pPr>
        <w:jc w:val="center"/>
        <w:rPr>
          <w:b/>
          <w:noProof/>
          <w:sz w:val="40"/>
          <w:szCs w:val="40"/>
        </w:rPr>
      </w:pPr>
      <w:r w:rsidRPr="00206E09">
        <w:rPr>
          <w:b/>
          <w:noProof/>
          <w:sz w:val="40"/>
          <w:szCs w:val="40"/>
        </w:rPr>
        <w:t xml:space="preserve">**** </w:t>
      </w:r>
      <w:r>
        <w:rPr>
          <w:b/>
          <w:noProof/>
          <w:sz w:val="40"/>
          <w:szCs w:val="40"/>
        </w:rPr>
        <w:t xml:space="preserve">END of </w:t>
      </w:r>
      <w:r w:rsidRPr="00206E09">
        <w:rPr>
          <w:b/>
          <w:noProof/>
          <w:sz w:val="40"/>
          <w:szCs w:val="40"/>
        </w:rPr>
        <w:t xml:space="preserve"> CHANGE ****</w:t>
      </w:r>
    </w:p>
    <w:p w14:paraId="38A72247" w14:textId="77777777" w:rsidR="006B79EA" w:rsidRDefault="006B79EA" w:rsidP="001454AB">
      <w:pPr>
        <w:rPr>
          <w:highlight w:val="yellow"/>
        </w:rPr>
      </w:pPr>
    </w:p>
    <w:sectPr w:rsidR="006B79E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61C59" w14:textId="77777777" w:rsidR="006605F7" w:rsidRDefault="006605F7">
      <w:r>
        <w:separator/>
      </w:r>
    </w:p>
  </w:endnote>
  <w:endnote w:type="continuationSeparator" w:id="0">
    <w:p w14:paraId="57FB9643" w14:textId="77777777" w:rsidR="006605F7" w:rsidRDefault="00660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47176" w14:textId="77777777" w:rsidR="007204B4" w:rsidRDefault="007204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30C37" w14:textId="77777777" w:rsidR="007204B4" w:rsidRDefault="007204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6EF9" w14:textId="77777777" w:rsidR="007204B4" w:rsidRDefault="007204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F3EA8" w14:textId="77777777" w:rsidR="006605F7" w:rsidRDefault="006605F7">
      <w:r>
        <w:separator/>
      </w:r>
    </w:p>
  </w:footnote>
  <w:footnote w:type="continuationSeparator" w:id="0">
    <w:p w14:paraId="53F33AC5" w14:textId="77777777" w:rsidR="006605F7" w:rsidRDefault="00660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689BF" w14:textId="77777777" w:rsidR="00302538" w:rsidRDefault="0030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6F232" w14:textId="77777777" w:rsidR="007204B4" w:rsidRDefault="007204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899F2" w14:textId="77777777" w:rsidR="007204B4" w:rsidRDefault="007204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C09C7" w14:textId="77777777" w:rsidR="00302538" w:rsidRDefault="003025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2411C" w14:textId="77777777" w:rsidR="00302538" w:rsidRDefault="003025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51186" w14:textId="77777777" w:rsidR="00302538" w:rsidRDefault="00302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air, Suresh P. (Nokia - US/Murray Hill)">
    <w15:presenceInfo w15:providerId="AD" w15:userId="S::suresh.p.nair@nokia.com::9ec38795-fee7-4d78-8418-5c6e4743eb0f"/>
  </w15:person>
  <w15:person w15:author="Moukalled, Alex (Nokia - US/Naperville)">
    <w15:presenceInfo w15:providerId="AD" w15:userId="S::alex.moukalled@nokia.com::f2cd9d1f-3d88-43ca-a8f2-a25745ecd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AA"/>
    <w:rsid w:val="00011BC3"/>
    <w:rsid w:val="00022E4A"/>
    <w:rsid w:val="00026152"/>
    <w:rsid w:val="00027C72"/>
    <w:rsid w:val="000359E3"/>
    <w:rsid w:val="000476C1"/>
    <w:rsid w:val="000647BD"/>
    <w:rsid w:val="00065C16"/>
    <w:rsid w:val="00066953"/>
    <w:rsid w:val="00082042"/>
    <w:rsid w:val="00083302"/>
    <w:rsid w:val="0008670B"/>
    <w:rsid w:val="00094AB0"/>
    <w:rsid w:val="000A6394"/>
    <w:rsid w:val="000A7F36"/>
    <w:rsid w:val="000B7FED"/>
    <w:rsid w:val="000C038A"/>
    <w:rsid w:val="000C6598"/>
    <w:rsid w:val="000C7C0F"/>
    <w:rsid w:val="000D42B4"/>
    <w:rsid w:val="000D7A35"/>
    <w:rsid w:val="0010651F"/>
    <w:rsid w:val="001065E4"/>
    <w:rsid w:val="00121252"/>
    <w:rsid w:val="001454AB"/>
    <w:rsid w:val="00145D43"/>
    <w:rsid w:val="001600DA"/>
    <w:rsid w:val="00162BE9"/>
    <w:rsid w:val="00165D75"/>
    <w:rsid w:val="0017064F"/>
    <w:rsid w:val="00183036"/>
    <w:rsid w:val="00192C46"/>
    <w:rsid w:val="00193854"/>
    <w:rsid w:val="001A08B3"/>
    <w:rsid w:val="001A7B60"/>
    <w:rsid w:val="001B1D0A"/>
    <w:rsid w:val="001B52F0"/>
    <w:rsid w:val="001B766D"/>
    <w:rsid w:val="001B7A65"/>
    <w:rsid w:val="001C6962"/>
    <w:rsid w:val="001D16CF"/>
    <w:rsid w:val="001E41F3"/>
    <w:rsid w:val="001F2A5F"/>
    <w:rsid w:val="00206E09"/>
    <w:rsid w:val="00207273"/>
    <w:rsid w:val="002139C9"/>
    <w:rsid w:val="00227627"/>
    <w:rsid w:val="00244D1B"/>
    <w:rsid w:val="00251CDF"/>
    <w:rsid w:val="0026004D"/>
    <w:rsid w:val="0026307C"/>
    <w:rsid w:val="002640DD"/>
    <w:rsid w:val="0027341A"/>
    <w:rsid w:val="00275D12"/>
    <w:rsid w:val="00282C27"/>
    <w:rsid w:val="00284FEB"/>
    <w:rsid w:val="002860C4"/>
    <w:rsid w:val="002A2529"/>
    <w:rsid w:val="002A3905"/>
    <w:rsid w:val="002A6D5F"/>
    <w:rsid w:val="002B5741"/>
    <w:rsid w:val="002C0712"/>
    <w:rsid w:val="002C261D"/>
    <w:rsid w:val="002C5C8E"/>
    <w:rsid w:val="002D536A"/>
    <w:rsid w:val="002D78AB"/>
    <w:rsid w:val="00302538"/>
    <w:rsid w:val="00305409"/>
    <w:rsid w:val="003363EA"/>
    <w:rsid w:val="003609EF"/>
    <w:rsid w:val="0036231A"/>
    <w:rsid w:val="00374DD4"/>
    <w:rsid w:val="0039152E"/>
    <w:rsid w:val="003B51E6"/>
    <w:rsid w:val="003C0046"/>
    <w:rsid w:val="003C25E8"/>
    <w:rsid w:val="003C55D4"/>
    <w:rsid w:val="003C60C5"/>
    <w:rsid w:val="003D786C"/>
    <w:rsid w:val="003E1A36"/>
    <w:rsid w:val="003F07E5"/>
    <w:rsid w:val="003F2861"/>
    <w:rsid w:val="00401355"/>
    <w:rsid w:val="00402DB3"/>
    <w:rsid w:val="00410371"/>
    <w:rsid w:val="004242F1"/>
    <w:rsid w:val="0044103D"/>
    <w:rsid w:val="004542D2"/>
    <w:rsid w:val="004665A1"/>
    <w:rsid w:val="00466EC6"/>
    <w:rsid w:val="004A45AF"/>
    <w:rsid w:val="004B204E"/>
    <w:rsid w:val="004B61C3"/>
    <w:rsid w:val="004B75B7"/>
    <w:rsid w:val="004E1818"/>
    <w:rsid w:val="004E2041"/>
    <w:rsid w:val="004E2903"/>
    <w:rsid w:val="004F0991"/>
    <w:rsid w:val="005031C6"/>
    <w:rsid w:val="005042E8"/>
    <w:rsid w:val="00505CEB"/>
    <w:rsid w:val="0051580D"/>
    <w:rsid w:val="00533701"/>
    <w:rsid w:val="00547111"/>
    <w:rsid w:val="0055353E"/>
    <w:rsid w:val="00567BEA"/>
    <w:rsid w:val="00576E4B"/>
    <w:rsid w:val="005867A2"/>
    <w:rsid w:val="00592D74"/>
    <w:rsid w:val="005978F8"/>
    <w:rsid w:val="005A6001"/>
    <w:rsid w:val="005B02DF"/>
    <w:rsid w:val="005B25D5"/>
    <w:rsid w:val="005D5D91"/>
    <w:rsid w:val="005E2C44"/>
    <w:rsid w:val="005E3214"/>
    <w:rsid w:val="005F1207"/>
    <w:rsid w:val="00601402"/>
    <w:rsid w:val="0060407C"/>
    <w:rsid w:val="00604775"/>
    <w:rsid w:val="00611CD6"/>
    <w:rsid w:val="00621188"/>
    <w:rsid w:val="006257ED"/>
    <w:rsid w:val="00633856"/>
    <w:rsid w:val="00635948"/>
    <w:rsid w:val="006605F7"/>
    <w:rsid w:val="00687C40"/>
    <w:rsid w:val="00694387"/>
    <w:rsid w:val="00695808"/>
    <w:rsid w:val="006A1D01"/>
    <w:rsid w:val="006B08F2"/>
    <w:rsid w:val="006B46FB"/>
    <w:rsid w:val="006B7298"/>
    <w:rsid w:val="006B79EA"/>
    <w:rsid w:val="006D10DD"/>
    <w:rsid w:val="006E21FB"/>
    <w:rsid w:val="006F28A1"/>
    <w:rsid w:val="006F453F"/>
    <w:rsid w:val="00713D86"/>
    <w:rsid w:val="007204B4"/>
    <w:rsid w:val="00723F62"/>
    <w:rsid w:val="00740BDB"/>
    <w:rsid w:val="00743315"/>
    <w:rsid w:val="00751B67"/>
    <w:rsid w:val="00757A4D"/>
    <w:rsid w:val="00760EE1"/>
    <w:rsid w:val="007748A4"/>
    <w:rsid w:val="00774994"/>
    <w:rsid w:val="00790D95"/>
    <w:rsid w:val="00792342"/>
    <w:rsid w:val="007977A8"/>
    <w:rsid w:val="007B512A"/>
    <w:rsid w:val="007C03D2"/>
    <w:rsid w:val="007C08B5"/>
    <w:rsid w:val="007C2097"/>
    <w:rsid w:val="007D6A07"/>
    <w:rsid w:val="007F300D"/>
    <w:rsid w:val="007F7259"/>
    <w:rsid w:val="008040A8"/>
    <w:rsid w:val="00811284"/>
    <w:rsid w:val="008237FB"/>
    <w:rsid w:val="00823DBD"/>
    <w:rsid w:val="008279FA"/>
    <w:rsid w:val="008302D7"/>
    <w:rsid w:val="00832BC2"/>
    <w:rsid w:val="00834ADD"/>
    <w:rsid w:val="00835B14"/>
    <w:rsid w:val="00857AD5"/>
    <w:rsid w:val="008626E7"/>
    <w:rsid w:val="00870EE7"/>
    <w:rsid w:val="008863B9"/>
    <w:rsid w:val="008921E1"/>
    <w:rsid w:val="008A0AD9"/>
    <w:rsid w:val="008A45A6"/>
    <w:rsid w:val="008A725E"/>
    <w:rsid w:val="008C1074"/>
    <w:rsid w:val="008E6CF5"/>
    <w:rsid w:val="008F0370"/>
    <w:rsid w:val="008F686C"/>
    <w:rsid w:val="00904FCB"/>
    <w:rsid w:val="009148DE"/>
    <w:rsid w:val="00941E30"/>
    <w:rsid w:val="00945D00"/>
    <w:rsid w:val="009534BF"/>
    <w:rsid w:val="009606A2"/>
    <w:rsid w:val="00963A94"/>
    <w:rsid w:val="009777D9"/>
    <w:rsid w:val="00985CE6"/>
    <w:rsid w:val="00991416"/>
    <w:rsid w:val="00991B88"/>
    <w:rsid w:val="009A5753"/>
    <w:rsid w:val="009A579D"/>
    <w:rsid w:val="009D5C48"/>
    <w:rsid w:val="009E0B58"/>
    <w:rsid w:val="009E1FE2"/>
    <w:rsid w:val="009E3297"/>
    <w:rsid w:val="009F734F"/>
    <w:rsid w:val="00A01940"/>
    <w:rsid w:val="00A02C41"/>
    <w:rsid w:val="00A141A9"/>
    <w:rsid w:val="00A246B6"/>
    <w:rsid w:val="00A47E70"/>
    <w:rsid w:val="00A50CF0"/>
    <w:rsid w:val="00A55380"/>
    <w:rsid w:val="00A61700"/>
    <w:rsid w:val="00A7671C"/>
    <w:rsid w:val="00A83228"/>
    <w:rsid w:val="00A851F8"/>
    <w:rsid w:val="00AA2CBC"/>
    <w:rsid w:val="00AB7927"/>
    <w:rsid w:val="00AB7B1A"/>
    <w:rsid w:val="00AC5820"/>
    <w:rsid w:val="00AC6F3F"/>
    <w:rsid w:val="00AD1831"/>
    <w:rsid w:val="00AD1CD8"/>
    <w:rsid w:val="00AD289F"/>
    <w:rsid w:val="00AD5AF9"/>
    <w:rsid w:val="00B02BDB"/>
    <w:rsid w:val="00B258BB"/>
    <w:rsid w:val="00B472E7"/>
    <w:rsid w:val="00B62AC8"/>
    <w:rsid w:val="00B642E0"/>
    <w:rsid w:val="00B67B97"/>
    <w:rsid w:val="00B7287C"/>
    <w:rsid w:val="00B75571"/>
    <w:rsid w:val="00B968C8"/>
    <w:rsid w:val="00BA3EC5"/>
    <w:rsid w:val="00BA51D9"/>
    <w:rsid w:val="00BB4DA2"/>
    <w:rsid w:val="00BB5DFC"/>
    <w:rsid w:val="00BD25D0"/>
    <w:rsid w:val="00BD279D"/>
    <w:rsid w:val="00BD6BB8"/>
    <w:rsid w:val="00BE2C60"/>
    <w:rsid w:val="00BE2E95"/>
    <w:rsid w:val="00C11A48"/>
    <w:rsid w:val="00C2735B"/>
    <w:rsid w:val="00C273E9"/>
    <w:rsid w:val="00C32656"/>
    <w:rsid w:val="00C50358"/>
    <w:rsid w:val="00C61E94"/>
    <w:rsid w:val="00C66BA2"/>
    <w:rsid w:val="00C83D45"/>
    <w:rsid w:val="00C868CF"/>
    <w:rsid w:val="00C8758B"/>
    <w:rsid w:val="00C9008B"/>
    <w:rsid w:val="00C95985"/>
    <w:rsid w:val="00CA2BF9"/>
    <w:rsid w:val="00CB5A0E"/>
    <w:rsid w:val="00CC5026"/>
    <w:rsid w:val="00CC68D0"/>
    <w:rsid w:val="00CD0AAC"/>
    <w:rsid w:val="00CE09F0"/>
    <w:rsid w:val="00CF1611"/>
    <w:rsid w:val="00CF2DCA"/>
    <w:rsid w:val="00CF76A4"/>
    <w:rsid w:val="00D03F9A"/>
    <w:rsid w:val="00D06D51"/>
    <w:rsid w:val="00D244A7"/>
    <w:rsid w:val="00D24991"/>
    <w:rsid w:val="00D26D1C"/>
    <w:rsid w:val="00D311A7"/>
    <w:rsid w:val="00D32310"/>
    <w:rsid w:val="00D34F2F"/>
    <w:rsid w:val="00D47E75"/>
    <w:rsid w:val="00D50255"/>
    <w:rsid w:val="00D518EC"/>
    <w:rsid w:val="00D621AD"/>
    <w:rsid w:val="00D66520"/>
    <w:rsid w:val="00D77652"/>
    <w:rsid w:val="00D87286"/>
    <w:rsid w:val="00D944B3"/>
    <w:rsid w:val="00DD34F1"/>
    <w:rsid w:val="00DD6BF1"/>
    <w:rsid w:val="00DE34CF"/>
    <w:rsid w:val="00DE63FD"/>
    <w:rsid w:val="00DF645C"/>
    <w:rsid w:val="00E00591"/>
    <w:rsid w:val="00E13F3D"/>
    <w:rsid w:val="00E26BD5"/>
    <w:rsid w:val="00E34898"/>
    <w:rsid w:val="00E36AC4"/>
    <w:rsid w:val="00E56382"/>
    <w:rsid w:val="00E70AE2"/>
    <w:rsid w:val="00E71837"/>
    <w:rsid w:val="00E918D5"/>
    <w:rsid w:val="00E92F29"/>
    <w:rsid w:val="00EA5599"/>
    <w:rsid w:val="00EB09B7"/>
    <w:rsid w:val="00EC3940"/>
    <w:rsid w:val="00ED79F1"/>
    <w:rsid w:val="00EE7D7C"/>
    <w:rsid w:val="00EF54FC"/>
    <w:rsid w:val="00EF7777"/>
    <w:rsid w:val="00F06547"/>
    <w:rsid w:val="00F16310"/>
    <w:rsid w:val="00F21068"/>
    <w:rsid w:val="00F25D98"/>
    <w:rsid w:val="00F300FB"/>
    <w:rsid w:val="00F33DAC"/>
    <w:rsid w:val="00F61482"/>
    <w:rsid w:val="00F710BB"/>
    <w:rsid w:val="00F75478"/>
    <w:rsid w:val="00F90867"/>
    <w:rsid w:val="00F95235"/>
    <w:rsid w:val="00FB2DE6"/>
    <w:rsid w:val="00FB6386"/>
    <w:rsid w:val="00FC37D2"/>
    <w:rsid w:val="00FC64EC"/>
    <w:rsid w:val="00FD4FFF"/>
    <w:rsid w:val="00FD5E4B"/>
    <w:rsid w:val="00FE43B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B1Char">
    <w:name w:val="B1 Char"/>
    <w:link w:val="B1"/>
    <w:rsid w:val="00694387"/>
    <w:rPr>
      <w:rFonts w:ascii="Times New Roman" w:hAnsi="Times New Roman"/>
      <w:lang w:val="en-GB" w:eastAsia="en-US"/>
    </w:rPr>
  </w:style>
  <w:style w:type="paragraph" w:styleId="Revision">
    <w:name w:val="Revision"/>
    <w:hidden/>
    <w:uiPriority w:val="99"/>
    <w:semiHidden/>
    <w:rsid w:val="002C0712"/>
    <w:rPr>
      <w:rFonts w:ascii="Times New Roman" w:hAnsi="Times New Roman"/>
      <w:lang w:val="en-GB" w:eastAsia="en-US"/>
    </w:rPr>
  </w:style>
  <w:style w:type="character" w:customStyle="1" w:styleId="B1Char1">
    <w:name w:val="B1 Char1"/>
    <w:locked/>
    <w:rsid w:val="00743315"/>
    <w:rPr>
      <w:lang w:val="en-GB"/>
    </w:rPr>
  </w:style>
  <w:style w:type="character" w:customStyle="1" w:styleId="THChar">
    <w:name w:val="TH Char"/>
    <w:link w:val="TH"/>
    <w:rsid w:val="00E70AE2"/>
    <w:rPr>
      <w:rFonts w:ascii="Arial" w:hAnsi="Arial"/>
      <w:b/>
      <w:lang w:val="en-GB" w:eastAsia="en-US"/>
    </w:rPr>
  </w:style>
  <w:style w:type="character" w:customStyle="1" w:styleId="B2Char">
    <w:name w:val="B2 Char"/>
    <w:link w:val="B2"/>
    <w:rsid w:val="00E70AE2"/>
    <w:rPr>
      <w:rFonts w:ascii="Times New Roman" w:hAnsi="Times New Roman"/>
      <w:lang w:val="en-GB" w:eastAsia="en-US"/>
    </w:rPr>
  </w:style>
  <w:style w:type="character" w:customStyle="1" w:styleId="TF0">
    <w:name w:val="TF (文字)"/>
    <w:link w:val="TF"/>
    <w:rsid w:val="00E70A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6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8E578-E413-4AE7-A29A-21B8E5521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1682</Words>
  <Characters>8710</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E-meeting, 11- 15 May 2020				                                                  </vt:lpstr>
      <vt:lpstr>        **** START OF CHANGES ****</vt:lpstr>
      <vt:lpstr>        8.3.2	Procedure</vt:lpstr>
      <vt:lpstr>MTG_TITLE</vt:lpstr>
    </vt:vector>
  </TitlesOfParts>
  <Company>3GPP Support Team</Company>
  <LinksUpToDate>false</LinksUpToDate>
  <CharactersWithSpaces>10372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Nair, Suresh P. (Nokia - US/Murray Hill)</cp:lastModifiedBy>
  <cp:revision>2</cp:revision>
  <cp:lastPrinted>1900-01-01T06:00:00Z</cp:lastPrinted>
  <dcterms:created xsi:type="dcterms:W3CDTF">2020-04-30T20:29:00Z</dcterms:created>
  <dcterms:modified xsi:type="dcterms:W3CDTF">2020-04-30T20:29:00Z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D:\SA3\SA3#97\Contributions\IAB\S3-194373-IABDraftCR-DUAuth-v1.docx</vt:lpwstr>
  </property>
</Properties>
</file>